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26BF2" w14:textId="71FB2900" w:rsidR="002979D6" w:rsidRDefault="007D39C5" w:rsidP="007D39C5">
      <w:pPr>
        <w:rPr>
          <w:rFonts w:cs="Arial"/>
          <w:lang w:val="es-ES"/>
        </w:rPr>
      </w:pPr>
      <w:r w:rsidRPr="009A5D5D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463CCA5A" wp14:editId="6F6E719C">
            <wp:simplePos x="0" y="0"/>
            <wp:positionH relativeFrom="column">
              <wp:posOffset>-8255</wp:posOffset>
            </wp:positionH>
            <wp:positionV relativeFrom="paragraph">
              <wp:posOffset>19050</wp:posOffset>
            </wp:positionV>
            <wp:extent cx="5580380" cy="7787640"/>
            <wp:effectExtent l="19050" t="19050" r="20320" b="22860"/>
            <wp:wrapSquare wrapText="bothSides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1D02E4EB-9E0B-484C-AEFA-A17C3E2E4D9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1D02E4EB-9E0B-484C-AEFA-A17C3E2E4D99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380" cy="778764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2979D6" w:rsidSect="00717C39">
      <w:headerReference w:type="default" r:id="rId9"/>
      <w:footerReference w:type="default" r:id="rId10"/>
      <w:type w:val="nextColumn"/>
      <w:pgSz w:w="12242" w:h="15842" w:code="1"/>
      <w:pgMar w:top="1701" w:right="1701" w:bottom="1134" w:left="1701" w:header="56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C373F" w14:textId="77777777" w:rsidR="001E1726" w:rsidRDefault="001E1726">
      <w:r>
        <w:separator/>
      </w:r>
    </w:p>
  </w:endnote>
  <w:endnote w:type="continuationSeparator" w:id="0">
    <w:p w14:paraId="309CC32A" w14:textId="77777777" w:rsidR="001E1726" w:rsidRDefault="001E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egrita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quare721 Cn BT">
    <w:charset w:val="00"/>
    <w:family w:val="swiss"/>
    <w:pitch w:val="variable"/>
    <w:sig w:usb0="800000AF" w:usb1="1000204A" w:usb2="00000000" w:usb3="00000000" w:csb0="0000001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Souvenir Lt BT">
    <w:charset w:val="00"/>
    <w:family w:val="roman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0F8B9" w14:textId="77777777" w:rsidR="002979D6" w:rsidRPr="00476327" w:rsidRDefault="002979D6" w:rsidP="00476327">
    <w:pPr>
      <w:pStyle w:val="Piedepgina"/>
      <w:jc w:val="both"/>
      <w:rPr>
        <w:sz w:val="20"/>
      </w:rPr>
    </w:pPr>
  </w:p>
  <w:tbl>
    <w:tblPr>
      <w:tblW w:w="4928" w:type="pct"/>
      <w:jc w:val="center"/>
      <w:tblBorders>
        <w:top w:val="double" w:sz="4" w:space="0" w:color="17365D"/>
      </w:tblBorders>
      <w:tblLook w:val="04A0" w:firstRow="1" w:lastRow="0" w:firstColumn="1" w:lastColumn="0" w:noHBand="0" w:noVBand="1"/>
    </w:tblPr>
    <w:tblGrid>
      <w:gridCol w:w="7579"/>
      <w:gridCol w:w="1134"/>
    </w:tblGrid>
    <w:tr w:rsidR="002979D6" w:rsidRPr="006E07F9" w14:paraId="530C3C18" w14:textId="77777777" w:rsidTr="002979D6">
      <w:trPr>
        <w:trHeight w:val="415"/>
        <w:jc w:val="center"/>
      </w:trPr>
      <w:tc>
        <w:tcPr>
          <w:tcW w:w="4349" w:type="pct"/>
          <w:vAlign w:val="center"/>
        </w:tcPr>
        <w:p w14:paraId="0ACFFCB0" w14:textId="77777777" w:rsidR="002979D6" w:rsidRPr="006E07F9" w:rsidRDefault="002979D6" w:rsidP="00717C39">
          <w:pPr>
            <w:rPr>
              <w:rFonts w:eastAsia="Calibri" w:cs="Arial"/>
              <w:b/>
              <w:sz w:val="16"/>
              <w:szCs w:val="18"/>
            </w:rPr>
          </w:pPr>
        </w:p>
      </w:tc>
      <w:tc>
        <w:tcPr>
          <w:tcW w:w="651" w:type="pct"/>
          <w:vAlign w:val="center"/>
        </w:tcPr>
        <w:p w14:paraId="681D9C90" w14:textId="77777777" w:rsidR="002979D6" w:rsidRPr="006E07F9" w:rsidRDefault="002979D6" w:rsidP="00717C39">
          <w:pPr>
            <w:jc w:val="right"/>
            <w:rPr>
              <w:rFonts w:eastAsia="Calibri" w:cs="Arial"/>
              <w:b/>
              <w:sz w:val="16"/>
              <w:szCs w:val="16"/>
            </w:rPr>
          </w:pPr>
          <w:r w:rsidRPr="006E07F9">
            <w:rPr>
              <w:rFonts w:eastAsia="Calibri" w:cs="Arial"/>
              <w:b/>
              <w:sz w:val="16"/>
              <w:szCs w:val="16"/>
            </w:rPr>
            <w:t xml:space="preserve">Pág. 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begin"/>
          </w:r>
          <w:r w:rsidRPr="006E07F9">
            <w:rPr>
              <w:rFonts w:eastAsia="Calibri" w:cs="Arial"/>
              <w:b/>
              <w:sz w:val="16"/>
              <w:szCs w:val="16"/>
            </w:rPr>
            <w:instrText xml:space="preserve"> PAGE </w:instrTex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separate"/>
          </w:r>
          <w:r w:rsidRPr="006E07F9">
            <w:rPr>
              <w:rFonts w:eastAsia="Calibri" w:cs="Arial"/>
              <w:b/>
              <w:noProof/>
              <w:sz w:val="16"/>
              <w:szCs w:val="16"/>
            </w:rPr>
            <w:t>5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end"/>
          </w:r>
        </w:p>
      </w:tc>
    </w:tr>
  </w:tbl>
  <w:p w14:paraId="0D1B6A0C" w14:textId="77777777" w:rsidR="002979D6" w:rsidRPr="00476327" w:rsidRDefault="002979D6" w:rsidP="00476327">
    <w:pPr>
      <w:pStyle w:val="Piedepgin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B4107" w14:textId="77777777" w:rsidR="001E1726" w:rsidRDefault="001E1726">
      <w:r>
        <w:separator/>
      </w:r>
    </w:p>
  </w:footnote>
  <w:footnote w:type="continuationSeparator" w:id="0">
    <w:p w14:paraId="21E45BA3" w14:textId="77777777" w:rsidR="001E1726" w:rsidRDefault="001E1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246C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right"/>
      <w:rPr>
        <w:rFonts w:ascii="Berylium" w:eastAsia="Calibri" w:hAnsi="Berylium"/>
        <w:b/>
        <w:iCs/>
        <w:sz w:val="22"/>
        <w:lang w:val="es-ES"/>
      </w:rPr>
    </w:pPr>
    <w:r w:rsidRPr="00482619">
      <w:rPr>
        <w:noProof/>
      </w:rPr>
      <w:drawing>
        <wp:anchor distT="0" distB="0" distL="114300" distR="114300" simplePos="0" relativeHeight="251664384" behindDoc="1" locked="0" layoutInCell="1" allowOverlap="1" wp14:anchorId="1A1B418C" wp14:editId="22AE5155">
          <wp:simplePos x="0" y="0"/>
          <wp:positionH relativeFrom="column">
            <wp:posOffset>-622935</wp:posOffset>
          </wp:positionH>
          <wp:positionV relativeFrom="paragraph">
            <wp:posOffset>-249555</wp:posOffset>
          </wp:positionV>
          <wp:extent cx="2047875" cy="676098"/>
          <wp:effectExtent l="0" t="0" r="0" b="0"/>
          <wp:wrapNone/>
          <wp:docPr id="2" name="Imagen 2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76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2619">
      <w:rPr>
        <w:rFonts w:ascii="Berylium" w:eastAsia="Calibri" w:hAnsi="Berylium"/>
        <w:bCs/>
        <w:iCs/>
        <w:sz w:val="22"/>
      </w:rPr>
      <w:t xml:space="preserve">Consejo Superior de la Judicatura                                </w:t>
    </w:r>
    <w:r w:rsidRPr="00482619">
      <w:rPr>
        <w:rFonts w:ascii="Berylium" w:eastAsia="Calibri" w:hAnsi="Berylium"/>
        <w:b/>
        <w:iCs/>
        <w:sz w:val="28"/>
        <w:szCs w:val="32"/>
      </w:rPr>
      <w:t>SIGCMA</w:t>
    </w:r>
  </w:p>
  <w:p w14:paraId="43790ADE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Dirección Ejecutiva de Administración Judicial</w:t>
    </w:r>
  </w:p>
  <w:p w14:paraId="15A2B301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Sistema de Gestión de Seguridad y Salud en el Trabajo (SG-SST)</w:t>
    </w:r>
  </w:p>
  <w:p w14:paraId="1DB9E45D" w14:textId="77777777" w:rsidR="00482619" w:rsidRPr="00482619" w:rsidRDefault="00482619" w:rsidP="00482619">
    <w:pPr>
      <w:tabs>
        <w:tab w:val="center" w:pos="4252"/>
        <w:tab w:val="right" w:pos="8504"/>
      </w:tabs>
      <w:jc w:val="center"/>
    </w:pPr>
  </w:p>
  <w:p w14:paraId="7F7A83B2" w14:textId="77777777" w:rsidR="00482619" w:rsidRPr="00482619" w:rsidRDefault="00482619" w:rsidP="00482619">
    <w:pPr>
      <w:tabs>
        <w:tab w:val="center" w:pos="4252"/>
        <w:tab w:val="right" w:pos="8504"/>
      </w:tabs>
      <w:spacing w:before="40" w:after="40"/>
      <w:jc w:val="center"/>
      <w:rPr>
        <w:rFonts w:cs="Arial"/>
      </w:rPr>
    </w:pPr>
  </w:p>
  <w:p w14:paraId="403BF03E" w14:textId="77777777" w:rsidR="002979D6" w:rsidRPr="00B00081" w:rsidRDefault="002979D6" w:rsidP="00D44BB8">
    <w:pPr>
      <w:pStyle w:val="Encabezado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4A66"/>
    <w:multiLevelType w:val="hybridMultilevel"/>
    <w:tmpl w:val="DBC4718E"/>
    <w:name w:val="Título 322"/>
    <w:lvl w:ilvl="0" w:tplc="2A2C4D8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73838E6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363CE71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7B4CB2F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6FBA9422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A120FA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4EEE594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44641914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8C2CF72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0D301589"/>
    <w:multiLevelType w:val="hybridMultilevel"/>
    <w:tmpl w:val="DCF42070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22CA"/>
    <w:multiLevelType w:val="hybridMultilevel"/>
    <w:tmpl w:val="8168EAFA"/>
    <w:lvl w:ilvl="0" w:tplc="60447C72">
      <w:start w:val="1"/>
      <w:numFmt w:val="bullet"/>
      <w:pStyle w:val="Vieta2"/>
      <w:lvlText w:val="♦"/>
      <w:lvlJc w:val="left"/>
      <w:pPr>
        <w:ind w:left="927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C36E7"/>
    <w:multiLevelType w:val="multilevel"/>
    <w:tmpl w:val="0066952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A209E7"/>
    <w:multiLevelType w:val="multilevel"/>
    <w:tmpl w:val="1E6C80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974A89"/>
    <w:multiLevelType w:val="hybridMultilevel"/>
    <w:tmpl w:val="3906EA52"/>
    <w:lvl w:ilvl="0" w:tplc="F54C0C6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44725"/>
    <w:multiLevelType w:val="hybridMultilevel"/>
    <w:tmpl w:val="6D7811BE"/>
    <w:lvl w:ilvl="0" w:tplc="14F20396">
      <w:start w:val="1"/>
      <w:numFmt w:val="decimal"/>
      <w:pStyle w:val="FIGURASS"/>
      <w:suff w:val="space"/>
      <w:lvlText w:val="Figura %1"/>
      <w:lvlJc w:val="center"/>
      <w:pPr>
        <w:ind w:left="4897" w:hanging="360"/>
      </w:pPr>
      <w:rPr>
        <w:rFonts w:ascii="Arial Negrita" w:hAnsi="Arial Negrita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C32"/>
    <w:multiLevelType w:val="hybridMultilevel"/>
    <w:tmpl w:val="BB2AE4F8"/>
    <w:lvl w:ilvl="0" w:tplc="AA10A170">
      <w:start w:val="1"/>
      <w:numFmt w:val="decimal"/>
      <w:pStyle w:val="TABLASS"/>
      <w:suff w:val="space"/>
      <w:lvlText w:val="Tabla %1"/>
      <w:lvlJc w:val="center"/>
      <w:pPr>
        <w:ind w:left="720" w:hanging="360"/>
      </w:pPr>
      <w:rPr>
        <w:rFonts w:ascii="Arial" w:hAnsi="Arial" w:cs="Arial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77F2F"/>
    <w:multiLevelType w:val="hybridMultilevel"/>
    <w:tmpl w:val="44FE1D82"/>
    <w:lvl w:ilvl="0" w:tplc="DAFA225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66485"/>
    <w:multiLevelType w:val="hybridMultilevel"/>
    <w:tmpl w:val="FEF80F24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860B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76637B1"/>
    <w:multiLevelType w:val="multilevel"/>
    <w:tmpl w:val="79F4EEEA"/>
    <w:name w:val="Título 3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es-ES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8405EDD"/>
    <w:multiLevelType w:val="hybridMultilevel"/>
    <w:tmpl w:val="193A0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5113"/>
    <w:multiLevelType w:val="hybridMultilevel"/>
    <w:tmpl w:val="2F0C5CB8"/>
    <w:lvl w:ilvl="0" w:tplc="5C48C8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A15B2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D4C03A0"/>
    <w:multiLevelType w:val="hybridMultilevel"/>
    <w:tmpl w:val="5B763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F5DC3"/>
    <w:multiLevelType w:val="hybridMultilevel"/>
    <w:tmpl w:val="A5505DF8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3B483B"/>
    <w:multiLevelType w:val="hybridMultilevel"/>
    <w:tmpl w:val="D10894B4"/>
    <w:lvl w:ilvl="0" w:tplc="6A7C6E74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D7178"/>
    <w:multiLevelType w:val="multilevel"/>
    <w:tmpl w:val="8C7E2B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9B764D"/>
    <w:multiLevelType w:val="hybridMultilevel"/>
    <w:tmpl w:val="EB9680F6"/>
    <w:lvl w:ilvl="0" w:tplc="B310107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601AB"/>
    <w:multiLevelType w:val="hybridMultilevel"/>
    <w:tmpl w:val="E276788E"/>
    <w:lvl w:ilvl="0" w:tplc="7D826FAC">
      <w:start w:val="1"/>
      <w:numFmt w:val="bullet"/>
      <w:pStyle w:val="Titulo4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1514F"/>
    <w:multiLevelType w:val="hybridMultilevel"/>
    <w:tmpl w:val="A9AA5048"/>
    <w:lvl w:ilvl="0" w:tplc="DE5AAC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97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A0090E"/>
    <w:multiLevelType w:val="hybridMultilevel"/>
    <w:tmpl w:val="423A414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2750A"/>
    <w:multiLevelType w:val="hybridMultilevel"/>
    <w:tmpl w:val="B2A88B86"/>
    <w:lvl w:ilvl="0" w:tplc="D15A22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AB6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7EA2D52"/>
    <w:multiLevelType w:val="hybridMultilevel"/>
    <w:tmpl w:val="D3980AAC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5C6AB4"/>
    <w:multiLevelType w:val="hybridMultilevel"/>
    <w:tmpl w:val="49E8C770"/>
    <w:lvl w:ilvl="0" w:tplc="D716153A">
      <w:start w:val="1"/>
      <w:numFmt w:val="bullet"/>
      <w:suff w:val="space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534B3"/>
    <w:multiLevelType w:val="hybridMultilevel"/>
    <w:tmpl w:val="485A0C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64FA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58D34CE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985118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BA04163"/>
    <w:multiLevelType w:val="hybridMultilevel"/>
    <w:tmpl w:val="959C12A8"/>
    <w:lvl w:ilvl="0" w:tplc="C29A0D46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8646AE"/>
    <w:multiLevelType w:val="singleLevel"/>
    <w:tmpl w:val="570AB43C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</w:abstractNum>
  <w:abstractNum w:abstractNumId="34" w15:restartNumberingAfterBreak="0">
    <w:nsid w:val="639507E9"/>
    <w:multiLevelType w:val="hybridMultilevel"/>
    <w:tmpl w:val="2D022912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5365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6" w15:restartNumberingAfterBreak="0">
    <w:nsid w:val="68196436"/>
    <w:multiLevelType w:val="hybridMultilevel"/>
    <w:tmpl w:val="6F5A7248"/>
    <w:lvl w:ilvl="0" w:tplc="7C0A2FF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B6504"/>
    <w:multiLevelType w:val="hybridMultilevel"/>
    <w:tmpl w:val="CA0CB1D8"/>
    <w:lvl w:ilvl="0" w:tplc="5534FED4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A0592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30A0AF6"/>
    <w:multiLevelType w:val="hybridMultilevel"/>
    <w:tmpl w:val="60BA44F0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97076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1" w15:restartNumberingAfterBreak="0">
    <w:nsid w:val="77177787"/>
    <w:multiLevelType w:val="hybridMultilevel"/>
    <w:tmpl w:val="C9402B16"/>
    <w:lvl w:ilvl="0" w:tplc="64FEF8C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060870"/>
    <w:multiLevelType w:val="hybridMultilevel"/>
    <w:tmpl w:val="DE82A2B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D0BD7"/>
    <w:multiLevelType w:val="singleLevel"/>
    <w:tmpl w:val="0956A42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A5F7253"/>
    <w:multiLevelType w:val="hybridMultilevel"/>
    <w:tmpl w:val="DDEC6A5E"/>
    <w:lvl w:ilvl="0" w:tplc="99AE186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B417B"/>
    <w:multiLevelType w:val="hybridMultilevel"/>
    <w:tmpl w:val="7EAE7B4E"/>
    <w:name w:val="Título 3222"/>
    <w:lvl w:ilvl="0" w:tplc="828CD82E">
      <w:start w:val="1"/>
      <w:numFmt w:val="bullet"/>
      <w:lvlText w:val="-"/>
      <w:lvlJc w:val="left"/>
      <w:pPr>
        <w:tabs>
          <w:tab w:val="num" w:pos="833"/>
        </w:tabs>
        <w:ind w:left="814" w:hanging="341"/>
      </w:pPr>
      <w:rPr>
        <w:rFonts w:ascii="Times New Roman" w:eastAsia="Times New Roman" w:hAnsi="Times New Roman" w:cs="Times New Roman" w:hint="default"/>
      </w:rPr>
    </w:lvl>
    <w:lvl w:ilvl="1" w:tplc="ECBCA88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9AE2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94AEBD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F4E8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2187E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2DCE4A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2FE126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727EF01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9B2409"/>
    <w:multiLevelType w:val="hybridMultilevel"/>
    <w:tmpl w:val="71344E38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6"/>
  </w:num>
  <w:num w:numId="4">
    <w:abstractNumId w:val="23"/>
  </w:num>
  <w:num w:numId="5">
    <w:abstractNumId w:val="46"/>
  </w:num>
  <w:num w:numId="6">
    <w:abstractNumId w:val="9"/>
  </w:num>
  <w:num w:numId="7">
    <w:abstractNumId w:val="1"/>
  </w:num>
  <w:num w:numId="8">
    <w:abstractNumId w:val="34"/>
  </w:num>
  <w:num w:numId="9">
    <w:abstractNumId w:val="36"/>
  </w:num>
  <w:num w:numId="10">
    <w:abstractNumId w:val="17"/>
  </w:num>
  <w:num w:numId="11">
    <w:abstractNumId w:val="24"/>
  </w:num>
  <w:num w:numId="12">
    <w:abstractNumId w:val="5"/>
  </w:num>
  <w:num w:numId="13">
    <w:abstractNumId w:val="13"/>
  </w:num>
  <w:num w:numId="14">
    <w:abstractNumId w:val="32"/>
  </w:num>
  <w:num w:numId="15">
    <w:abstractNumId w:val="38"/>
  </w:num>
  <w:num w:numId="16">
    <w:abstractNumId w:val="30"/>
  </w:num>
  <w:num w:numId="17">
    <w:abstractNumId w:val="14"/>
  </w:num>
  <w:num w:numId="18">
    <w:abstractNumId w:val="35"/>
  </w:num>
  <w:num w:numId="19">
    <w:abstractNumId w:val="40"/>
  </w:num>
  <w:num w:numId="20">
    <w:abstractNumId w:val="25"/>
  </w:num>
  <w:num w:numId="21">
    <w:abstractNumId w:val="10"/>
  </w:num>
  <w:num w:numId="22">
    <w:abstractNumId w:val="31"/>
  </w:num>
  <w:num w:numId="23">
    <w:abstractNumId w:val="29"/>
  </w:num>
  <w:num w:numId="24">
    <w:abstractNumId w:val="22"/>
  </w:num>
  <w:num w:numId="25">
    <w:abstractNumId w:val="18"/>
  </w:num>
  <w:num w:numId="26">
    <w:abstractNumId w:val="41"/>
  </w:num>
  <w:num w:numId="27">
    <w:abstractNumId w:val="42"/>
  </w:num>
  <w:num w:numId="28">
    <w:abstractNumId w:val="21"/>
  </w:num>
  <w:num w:numId="29">
    <w:abstractNumId w:val="15"/>
  </w:num>
  <w:num w:numId="30">
    <w:abstractNumId w:val="7"/>
  </w:num>
  <w:num w:numId="31">
    <w:abstractNumId w:val="8"/>
  </w:num>
  <w:num w:numId="32">
    <w:abstractNumId w:val="6"/>
  </w:num>
  <w:num w:numId="33">
    <w:abstractNumId w:val="43"/>
  </w:num>
  <w:num w:numId="34">
    <w:abstractNumId w:val="33"/>
  </w:num>
  <w:num w:numId="35">
    <w:abstractNumId w:val="44"/>
  </w:num>
  <w:num w:numId="36">
    <w:abstractNumId w:val="19"/>
  </w:num>
  <w:num w:numId="37">
    <w:abstractNumId w:val="20"/>
  </w:num>
  <w:num w:numId="38">
    <w:abstractNumId w:val="37"/>
  </w:num>
  <w:num w:numId="39">
    <w:abstractNumId w:val="27"/>
  </w:num>
  <w:num w:numId="40">
    <w:abstractNumId w:val="2"/>
  </w:num>
  <w:num w:numId="41">
    <w:abstractNumId w:val="4"/>
  </w:num>
  <w:num w:numId="42">
    <w:abstractNumId w:val="3"/>
  </w:num>
  <w:num w:numId="43">
    <w:abstractNumId w:val="6"/>
  </w:num>
  <w:num w:numId="44">
    <w:abstractNumId w:val="6"/>
  </w:num>
  <w:num w:numId="45">
    <w:abstractNumId w:val="6"/>
    <w:lvlOverride w:ilvl="0">
      <w:startOverride w:val="1"/>
    </w:lvlOverride>
  </w:num>
  <w:num w:numId="46">
    <w:abstractNumId w:val="28"/>
  </w:num>
  <w:num w:numId="47">
    <w:abstractNumId w:val="12"/>
  </w:num>
  <w:num w:numId="48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gutterAtTop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4D"/>
    <w:rsid w:val="0000094E"/>
    <w:rsid w:val="00000A25"/>
    <w:rsid w:val="00002262"/>
    <w:rsid w:val="000039C5"/>
    <w:rsid w:val="00006A08"/>
    <w:rsid w:val="00006A16"/>
    <w:rsid w:val="00006D84"/>
    <w:rsid w:val="00006E7A"/>
    <w:rsid w:val="000120B6"/>
    <w:rsid w:val="000130CD"/>
    <w:rsid w:val="000141F1"/>
    <w:rsid w:val="00015372"/>
    <w:rsid w:val="00015C87"/>
    <w:rsid w:val="00016515"/>
    <w:rsid w:val="000212C9"/>
    <w:rsid w:val="000219C3"/>
    <w:rsid w:val="00022EC6"/>
    <w:rsid w:val="00024312"/>
    <w:rsid w:val="00030B8B"/>
    <w:rsid w:val="00031707"/>
    <w:rsid w:val="00032F76"/>
    <w:rsid w:val="000346AF"/>
    <w:rsid w:val="00034861"/>
    <w:rsid w:val="00034F08"/>
    <w:rsid w:val="000353D4"/>
    <w:rsid w:val="00037BF6"/>
    <w:rsid w:val="00043F89"/>
    <w:rsid w:val="00045473"/>
    <w:rsid w:val="000514C4"/>
    <w:rsid w:val="00051652"/>
    <w:rsid w:val="00052A98"/>
    <w:rsid w:val="00056344"/>
    <w:rsid w:val="00057F8D"/>
    <w:rsid w:val="00060734"/>
    <w:rsid w:val="00064500"/>
    <w:rsid w:val="000652A5"/>
    <w:rsid w:val="000660FA"/>
    <w:rsid w:val="00066C50"/>
    <w:rsid w:val="00070E61"/>
    <w:rsid w:val="00072164"/>
    <w:rsid w:val="0007662C"/>
    <w:rsid w:val="00077DD0"/>
    <w:rsid w:val="000908E1"/>
    <w:rsid w:val="00090EBF"/>
    <w:rsid w:val="00091530"/>
    <w:rsid w:val="00092CDA"/>
    <w:rsid w:val="00092F15"/>
    <w:rsid w:val="00092FD2"/>
    <w:rsid w:val="000933FD"/>
    <w:rsid w:val="0009352E"/>
    <w:rsid w:val="000944BF"/>
    <w:rsid w:val="0009519D"/>
    <w:rsid w:val="00097D98"/>
    <w:rsid w:val="000A1099"/>
    <w:rsid w:val="000A178C"/>
    <w:rsid w:val="000A2D44"/>
    <w:rsid w:val="000A3BDC"/>
    <w:rsid w:val="000A793B"/>
    <w:rsid w:val="000B13F7"/>
    <w:rsid w:val="000B1C3B"/>
    <w:rsid w:val="000B31B9"/>
    <w:rsid w:val="000B4A1F"/>
    <w:rsid w:val="000B5B39"/>
    <w:rsid w:val="000B753D"/>
    <w:rsid w:val="000C097E"/>
    <w:rsid w:val="000C307B"/>
    <w:rsid w:val="000C5C0B"/>
    <w:rsid w:val="000C5EC0"/>
    <w:rsid w:val="000C6326"/>
    <w:rsid w:val="000C67F9"/>
    <w:rsid w:val="000C6801"/>
    <w:rsid w:val="000C6BB9"/>
    <w:rsid w:val="000C78F1"/>
    <w:rsid w:val="000D15A5"/>
    <w:rsid w:val="000D7521"/>
    <w:rsid w:val="000E08B3"/>
    <w:rsid w:val="000E314D"/>
    <w:rsid w:val="000E562B"/>
    <w:rsid w:val="000F1500"/>
    <w:rsid w:val="000F4B78"/>
    <w:rsid w:val="001058F4"/>
    <w:rsid w:val="00111285"/>
    <w:rsid w:val="00112AB1"/>
    <w:rsid w:val="001143CF"/>
    <w:rsid w:val="001162FD"/>
    <w:rsid w:val="001164C9"/>
    <w:rsid w:val="001214E0"/>
    <w:rsid w:val="00122EFC"/>
    <w:rsid w:val="00123347"/>
    <w:rsid w:val="00123C10"/>
    <w:rsid w:val="0012444C"/>
    <w:rsid w:val="001255FF"/>
    <w:rsid w:val="00126EAB"/>
    <w:rsid w:val="001273D5"/>
    <w:rsid w:val="00127B90"/>
    <w:rsid w:val="0013445A"/>
    <w:rsid w:val="001369AD"/>
    <w:rsid w:val="00137101"/>
    <w:rsid w:val="001377A0"/>
    <w:rsid w:val="00137DE0"/>
    <w:rsid w:val="001415EA"/>
    <w:rsid w:val="00144F75"/>
    <w:rsid w:val="00145B8C"/>
    <w:rsid w:val="00145F51"/>
    <w:rsid w:val="001475CE"/>
    <w:rsid w:val="00152472"/>
    <w:rsid w:val="00153166"/>
    <w:rsid w:val="0015323B"/>
    <w:rsid w:val="001549AD"/>
    <w:rsid w:val="001550A5"/>
    <w:rsid w:val="00156BA5"/>
    <w:rsid w:val="00162962"/>
    <w:rsid w:val="00164F66"/>
    <w:rsid w:val="001654A7"/>
    <w:rsid w:val="001663FB"/>
    <w:rsid w:val="00170AC9"/>
    <w:rsid w:val="0017132C"/>
    <w:rsid w:val="00172C45"/>
    <w:rsid w:val="00173C95"/>
    <w:rsid w:val="00177C4B"/>
    <w:rsid w:val="00184BD1"/>
    <w:rsid w:val="00185002"/>
    <w:rsid w:val="00186EAA"/>
    <w:rsid w:val="00190705"/>
    <w:rsid w:val="00192388"/>
    <w:rsid w:val="001976E7"/>
    <w:rsid w:val="00197939"/>
    <w:rsid w:val="00197F56"/>
    <w:rsid w:val="001A05CF"/>
    <w:rsid w:val="001A1CA1"/>
    <w:rsid w:val="001A2357"/>
    <w:rsid w:val="001A3229"/>
    <w:rsid w:val="001A3833"/>
    <w:rsid w:val="001A3A15"/>
    <w:rsid w:val="001A5B0A"/>
    <w:rsid w:val="001A6358"/>
    <w:rsid w:val="001C0DB2"/>
    <w:rsid w:val="001C1D95"/>
    <w:rsid w:val="001C331D"/>
    <w:rsid w:val="001C3A04"/>
    <w:rsid w:val="001C6C86"/>
    <w:rsid w:val="001C7DB6"/>
    <w:rsid w:val="001D32B8"/>
    <w:rsid w:val="001D4868"/>
    <w:rsid w:val="001E04A0"/>
    <w:rsid w:val="001E1484"/>
    <w:rsid w:val="001E1726"/>
    <w:rsid w:val="001E17B4"/>
    <w:rsid w:val="001E1C07"/>
    <w:rsid w:val="001E5637"/>
    <w:rsid w:val="001F4DEC"/>
    <w:rsid w:val="001F4E34"/>
    <w:rsid w:val="001F544D"/>
    <w:rsid w:val="001F5563"/>
    <w:rsid w:val="001F68D2"/>
    <w:rsid w:val="001F6E19"/>
    <w:rsid w:val="002016A1"/>
    <w:rsid w:val="00201D30"/>
    <w:rsid w:val="002021BA"/>
    <w:rsid w:val="00202970"/>
    <w:rsid w:val="002055BA"/>
    <w:rsid w:val="00205DEC"/>
    <w:rsid w:val="00207511"/>
    <w:rsid w:val="00207EB7"/>
    <w:rsid w:val="00213609"/>
    <w:rsid w:val="002152F6"/>
    <w:rsid w:val="00215671"/>
    <w:rsid w:val="0021586A"/>
    <w:rsid w:val="00215AEC"/>
    <w:rsid w:val="00217FF3"/>
    <w:rsid w:val="002203D7"/>
    <w:rsid w:val="002215A2"/>
    <w:rsid w:val="00222DCE"/>
    <w:rsid w:val="00223F2D"/>
    <w:rsid w:val="00225E2A"/>
    <w:rsid w:val="002308D9"/>
    <w:rsid w:val="002320B0"/>
    <w:rsid w:val="0023289A"/>
    <w:rsid w:val="00233F72"/>
    <w:rsid w:val="00234428"/>
    <w:rsid w:val="002348A3"/>
    <w:rsid w:val="002363BA"/>
    <w:rsid w:val="00237198"/>
    <w:rsid w:val="002371BE"/>
    <w:rsid w:val="002372EC"/>
    <w:rsid w:val="00237626"/>
    <w:rsid w:val="00237EF4"/>
    <w:rsid w:val="002401DD"/>
    <w:rsid w:val="00244EE8"/>
    <w:rsid w:val="00244F08"/>
    <w:rsid w:val="00244FAD"/>
    <w:rsid w:val="0024595C"/>
    <w:rsid w:val="002504C2"/>
    <w:rsid w:val="00251337"/>
    <w:rsid w:val="00251FD6"/>
    <w:rsid w:val="00253CB5"/>
    <w:rsid w:val="00254DF2"/>
    <w:rsid w:val="00255609"/>
    <w:rsid w:val="00256921"/>
    <w:rsid w:val="002573A6"/>
    <w:rsid w:val="00257829"/>
    <w:rsid w:val="00260444"/>
    <w:rsid w:val="002607CB"/>
    <w:rsid w:val="00261BD3"/>
    <w:rsid w:val="00263355"/>
    <w:rsid w:val="00263BD9"/>
    <w:rsid w:val="0026611A"/>
    <w:rsid w:val="00272C32"/>
    <w:rsid w:val="00273056"/>
    <w:rsid w:val="00273F81"/>
    <w:rsid w:val="00274523"/>
    <w:rsid w:val="00274803"/>
    <w:rsid w:val="00276390"/>
    <w:rsid w:val="00277D79"/>
    <w:rsid w:val="00280216"/>
    <w:rsid w:val="0028054E"/>
    <w:rsid w:val="00281423"/>
    <w:rsid w:val="00282BA2"/>
    <w:rsid w:val="00286208"/>
    <w:rsid w:val="00287158"/>
    <w:rsid w:val="00287A60"/>
    <w:rsid w:val="002902BA"/>
    <w:rsid w:val="0029119F"/>
    <w:rsid w:val="0029259B"/>
    <w:rsid w:val="002932D8"/>
    <w:rsid w:val="0029365E"/>
    <w:rsid w:val="00294CF8"/>
    <w:rsid w:val="00297074"/>
    <w:rsid w:val="002979D6"/>
    <w:rsid w:val="002A0E54"/>
    <w:rsid w:val="002A33F4"/>
    <w:rsid w:val="002A36C0"/>
    <w:rsid w:val="002A4A73"/>
    <w:rsid w:val="002A52CD"/>
    <w:rsid w:val="002A5D58"/>
    <w:rsid w:val="002B250D"/>
    <w:rsid w:val="002B31B2"/>
    <w:rsid w:val="002B366C"/>
    <w:rsid w:val="002B36B5"/>
    <w:rsid w:val="002B6764"/>
    <w:rsid w:val="002B74CB"/>
    <w:rsid w:val="002C0DD7"/>
    <w:rsid w:val="002C19BE"/>
    <w:rsid w:val="002C555F"/>
    <w:rsid w:val="002C5D65"/>
    <w:rsid w:val="002C74FB"/>
    <w:rsid w:val="002D13D4"/>
    <w:rsid w:val="002D23A8"/>
    <w:rsid w:val="002D563B"/>
    <w:rsid w:val="002D7AFA"/>
    <w:rsid w:val="002E0AEC"/>
    <w:rsid w:val="002E26F6"/>
    <w:rsid w:val="002E3843"/>
    <w:rsid w:val="002E3AE1"/>
    <w:rsid w:val="002E6511"/>
    <w:rsid w:val="002F2CE0"/>
    <w:rsid w:val="002F4352"/>
    <w:rsid w:val="002F59A1"/>
    <w:rsid w:val="002F727D"/>
    <w:rsid w:val="002F72D6"/>
    <w:rsid w:val="002F77C9"/>
    <w:rsid w:val="00305526"/>
    <w:rsid w:val="00312213"/>
    <w:rsid w:val="003166F5"/>
    <w:rsid w:val="003211A9"/>
    <w:rsid w:val="00321853"/>
    <w:rsid w:val="00323EB9"/>
    <w:rsid w:val="0032541C"/>
    <w:rsid w:val="0032546A"/>
    <w:rsid w:val="00327A0A"/>
    <w:rsid w:val="003355DA"/>
    <w:rsid w:val="003377CD"/>
    <w:rsid w:val="00341723"/>
    <w:rsid w:val="00341D29"/>
    <w:rsid w:val="00343B86"/>
    <w:rsid w:val="003442FA"/>
    <w:rsid w:val="00344CF4"/>
    <w:rsid w:val="0035012F"/>
    <w:rsid w:val="00353072"/>
    <w:rsid w:val="00353D44"/>
    <w:rsid w:val="00356987"/>
    <w:rsid w:val="00356E17"/>
    <w:rsid w:val="00357B03"/>
    <w:rsid w:val="00361EEB"/>
    <w:rsid w:val="003620E2"/>
    <w:rsid w:val="003622FE"/>
    <w:rsid w:val="00362ABC"/>
    <w:rsid w:val="0037292F"/>
    <w:rsid w:val="00373B58"/>
    <w:rsid w:val="003818FC"/>
    <w:rsid w:val="00384CF1"/>
    <w:rsid w:val="00384F06"/>
    <w:rsid w:val="0038576D"/>
    <w:rsid w:val="003938D9"/>
    <w:rsid w:val="00394A7E"/>
    <w:rsid w:val="003953FA"/>
    <w:rsid w:val="00396AFF"/>
    <w:rsid w:val="00397F27"/>
    <w:rsid w:val="003A21F0"/>
    <w:rsid w:val="003A23BF"/>
    <w:rsid w:val="003A2D21"/>
    <w:rsid w:val="003A5436"/>
    <w:rsid w:val="003B28FA"/>
    <w:rsid w:val="003B29FE"/>
    <w:rsid w:val="003B595B"/>
    <w:rsid w:val="003B5F3E"/>
    <w:rsid w:val="003B70DC"/>
    <w:rsid w:val="003B787C"/>
    <w:rsid w:val="003B7F78"/>
    <w:rsid w:val="003C0C59"/>
    <w:rsid w:val="003C2645"/>
    <w:rsid w:val="003C5474"/>
    <w:rsid w:val="003C5660"/>
    <w:rsid w:val="003D387D"/>
    <w:rsid w:val="003D4954"/>
    <w:rsid w:val="003D5247"/>
    <w:rsid w:val="003E16C2"/>
    <w:rsid w:val="003E2568"/>
    <w:rsid w:val="003E3472"/>
    <w:rsid w:val="003E38F9"/>
    <w:rsid w:val="003E5112"/>
    <w:rsid w:val="003E6747"/>
    <w:rsid w:val="003E7510"/>
    <w:rsid w:val="003E7A3B"/>
    <w:rsid w:val="003F1770"/>
    <w:rsid w:val="003F17A6"/>
    <w:rsid w:val="003F1F79"/>
    <w:rsid w:val="003F2149"/>
    <w:rsid w:val="003F487B"/>
    <w:rsid w:val="003F7B23"/>
    <w:rsid w:val="00404CAC"/>
    <w:rsid w:val="00404F31"/>
    <w:rsid w:val="00405F41"/>
    <w:rsid w:val="0040707C"/>
    <w:rsid w:val="0040721A"/>
    <w:rsid w:val="004104EB"/>
    <w:rsid w:val="00410E19"/>
    <w:rsid w:val="004118E1"/>
    <w:rsid w:val="00414971"/>
    <w:rsid w:val="004159F7"/>
    <w:rsid w:val="0042504B"/>
    <w:rsid w:val="004254B3"/>
    <w:rsid w:val="0042563E"/>
    <w:rsid w:val="004265F3"/>
    <w:rsid w:val="0043064A"/>
    <w:rsid w:val="0043199A"/>
    <w:rsid w:val="004351C6"/>
    <w:rsid w:val="004423BD"/>
    <w:rsid w:val="00443430"/>
    <w:rsid w:val="0044364B"/>
    <w:rsid w:val="00443CC8"/>
    <w:rsid w:val="004454DB"/>
    <w:rsid w:val="00445C49"/>
    <w:rsid w:val="00447592"/>
    <w:rsid w:val="00447C79"/>
    <w:rsid w:val="00447EF7"/>
    <w:rsid w:val="0045031F"/>
    <w:rsid w:val="00452F87"/>
    <w:rsid w:val="00453711"/>
    <w:rsid w:val="00455667"/>
    <w:rsid w:val="004566B3"/>
    <w:rsid w:val="004613BB"/>
    <w:rsid w:val="004638AE"/>
    <w:rsid w:val="004654E0"/>
    <w:rsid w:val="004664C3"/>
    <w:rsid w:val="004671B3"/>
    <w:rsid w:val="00471068"/>
    <w:rsid w:val="00471353"/>
    <w:rsid w:val="0047198F"/>
    <w:rsid w:val="004743D0"/>
    <w:rsid w:val="00475692"/>
    <w:rsid w:val="00475DFA"/>
    <w:rsid w:val="00476327"/>
    <w:rsid w:val="00476F76"/>
    <w:rsid w:val="00477D21"/>
    <w:rsid w:val="0048044A"/>
    <w:rsid w:val="00480E03"/>
    <w:rsid w:val="004815E8"/>
    <w:rsid w:val="00482619"/>
    <w:rsid w:val="004839FB"/>
    <w:rsid w:val="0048701A"/>
    <w:rsid w:val="00487601"/>
    <w:rsid w:val="00487A8F"/>
    <w:rsid w:val="004921A0"/>
    <w:rsid w:val="004923D6"/>
    <w:rsid w:val="0049333E"/>
    <w:rsid w:val="0049557E"/>
    <w:rsid w:val="00497551"/>
    <w:rsid w:val="004A3DD0"/>
    <w:rsid w:val="004A4CA7"/>
    <w:rsid w:val="004A53DC"/>
    <w:rsid w:val="004A596E"/>
    <w:rsid w:val="004A6D19"/>
    <w:rsid w:val="004B41AD"/>
    <w:rsid w:val="004B697F"/>
    <w:rsid w:val="004C46C2"/>
    <w:rsid w:val="004D02CA"/>
    <w:rsid w:val="004D1270"/>
    <w:rsid w:val="004D1C1D"/>
    <w:rsid w:val="004D1DD4"/>
    <w:rsid w:val="004D2AB9"/>
    <w:rsid w:val="004D2D98"/>
    <w:rsid w:val="004D4093"/>
    <w:rsid w:val="004D4C20"/>
    <w:rsid w:val="004D78ED"/>
    <w:rsid w:val="004D7FCF"/>
    <w:rsid w:val="004E0280"/>
    <w:rsid w:val="004E4C7A"/>
    <w:rsid w:val="004E4F2F"/>
    <w:rsid w:val="004E5800"/>
    <w:rsid w:val="004E5837"/>
    <w:rsid w:val="004F33AA"/>
    <w:rsid w:val="004F4E10"/>
    <w:rsid w:val="00500D64"/>
    <w:rsid w:val="005029F6"/>
    <w:rsid w:val="00503D12"/>
    <w:rsid w:val="0050424E"/>
    <w:rsid w:val="005054B7"/>
    <w:rsid w:val="00506F2D"/>
    <w:rsid w:val="005073FE"/>
    <w:rsid w:val="005115A8"/>
    <w:rsid w:val="00515F95"/>
    <w:rsid w:val="00521813"/>
    <w:rsid w:val="005218A9"/>
    <w:rsid w:val="00524196"/>
    <w:rsid w:val="00526FF9"/>
    <w:rsid w:val="005317C7"/>
    <w:rsid w:val="00534DAC"/>
    <w:rsid w:val="00536ADA"/>
    <w:rsid w:val="0053744B"/>
    <w:rsid w:val="0054333F"/>
    <w:rsid w:val="00545A17"/>
    <w:rsid w:val="00546688"/>
    <w:rsid w:val="005514E1"/>
    <w:rsid w:val="005520E9"/>
    <w:rsid w:val="00552200"/>
    <w:rsid w:val="00554C92"/>
    <w:rsid w:val="0055539C"/>
    <w:rsid w:val="005559B3"/>
    <w:rsid w:val="00555E02"/>
    <w:rsid w:val="00560F2F"/>
    <w:rsid w:val="005620A8"/>
    <w:rsid w:val="0056212C"/>
    <w:rsid w:val="00562A38"/>
    <w:rsid w:val="00563EED"/>
    <w:rsid w:val="00566A6B"/>
    <w:rsid w:val="005671BF"/>
    <w:rsid w:val="00567544"/>
    <w:rsid w:val="00570AF2"/>
    <w:rsid w:val="00570CF8"/>
    <w:rsid w:val="00574168"/>
    <w:rsid w:val="0057580F"/>
    <w:rsid w:val="005770BA"/>
    <w:rsid w:val="00585B86"/>
    <w:rsid w:val="005864DA"/>
    <w:rsid w:val="00586BAC"/>
    <w:rsid w:val="005912B8"/>
    <w:rsid w:val="00594224"/>
    <w:rsid w:val="00594CAE"/>
    <w:rsid w:val="005A07EE"/>
    <w:rsid w:val="005A23B7"/>
    <w:rsid w:val="005A276B"/>
    <w:rsid w:val="005A3FCC"/>
    <w:rsid w:val="005A46F9"/>
    <w:rsid w:val="005A4766"/>
    <w:rsid w:val="005A488A"/>
    <w:rsid w:val="005A5120"/>
    <w:rsid w:val="005A778D"/>
    <w:rsid w:val="005B15BC"/>
    <w:rsid w:val="005B5121"/>
    <w:rsid w:val="005C4FD9"/>
    <w:rsid w:val="005C7011"/>
    <w:rsid w:val="005C70FC"/>
    <w:rsid w:val="005C7601"/>
    <w:rsid w:val="005C7D4E"/>
    <w:rsid w:val="005C7FFB"/>
    <w:rsid w:val="005D0190"/>
    <w:rsid w:val="005D04F7"/>
    <w:rsid w:val="005D339F"/>
    <w:rsid w:val="005D4E7E"/>
    <w:rsid w:val="005E22EF"/>
    <w:rsid w:val="005E33D1"/>
    <w:rsid w:val="005E67C5"/>
    <w:rsid w:val="005F19E7"/>
    <w:rsid w:val="005F254E"/>
    <w:rsid w:val="005F404E"/>
    <w:rsid w:val="005F5022"/>
    <w:rsid w:val="005F5581"/>
    <w:rsid w:val="005F62DD"/>
    <w:rsid w:val="006107B3"/>
    <w:rsid w:val="00611331"/>
    <w:rsid w:val="006139C2"/>
    <w:rsid w:val="006151A9"/>
    <w:rsid w:val="006155D8"/>
    <w:rsid w:val="00615705"/>
    <w:rsid w:val="0061647F"/>
    <w:rsid w:val="00616CF1"/>
    <w:rsid w:val="006178A3"/>
    <w:rsid w:val="00620411"/>
    <w:rsid w:val="006241B0"/>
    <w:rsid w:val="00624F61"/>
    <w:rsid w:val="00627D15"/>
    <w:rsid w:val="00631CFA"/>
    <w:rsid w:val="006326E1"/>
    <w:rsid w:val="00633F89"/>
    <w:rsid w:val="0063513A"/>
    <w:rsid w:val="0063703A"/>
    <w:rsid w:val="006403BE"/>
    <w:rsid w:val="0064068F"/>
    <w:rsid w:val="0064089E"/>
    <w:rsid w:val="00640E4D"/>
    <w:rsid w:val="00641601"/>
    <w:rsid w:val="006445B7"/>
    <w:rsid w:val="00644CAD"/>
    <w:rsid w:val="00645B3D"/>
    <w:rsid w:val="00645F83"/>
    <w:rsid w:val="00647474"/>
    <w:rsid w:val="00660597"/>
    <w:rsid w:val="00660F54"/>
    <w:rsid w:val="006610EC"/>
    <w:rsid w:val="00661616"/>
    <w:rsid w:val="00664C16"/>
    <w:rsid w:val="0067039E"/>
    <w:rsid w:val="00671509"/>
    <w:rsid w:val="00673BBD"/>
    <w:rsid w:val="0067746A"/>
    <w:rsid w:val="00681081"/>
    <w:rsid w:val="00682F2C"/>
    <w:rsid w:val="0068378E"/>
    <w:rsid w:val="006839FA"/>
    <w:rsid w:val="00683D1E"/>
    <w:rsid w:val="00684CE0"/>
    <w:rsid w:val="00685AD1"/>
    <w:rsid w:val="00685AF8"/>
    <w:rsid w:val="00686C74"/>
    <w:rsid w:val="00690B91"/>
    <w:rsid w:val="00692E2D"/>
    <w:rsid w:val="006940BD"/>
    <w:rsid w:val="006A1995"/>
    <w:rsid w:val="006A3558"/>
    <w:rsid w:val="006B0322"/>
    <w:rsid w:val="006B2FE0"/>
    <w:rsid w:val="006B76A8"/>
    <w:rsid w:val="006C0690"/>
    <w:rsid w:val="006C2848"/>
    <w:rsid w:val="006C30F5"/>
    <w:rsid w:val="006C3CDF"/>
    <w:rsid w:val="006C5797"/>
    <w:rsid w:val="006C64E6"/>
    <w:rsid w:val="006D41FE"/>
    <w:rsid w:val="006D5294"/>
    <w:rsid w:val="006D5EA3"/>
    <w:rsid w:val="006D5FFB"/>
    <w:rsid w:val="006D6C42"/>
    <w:rsid w:val="006D6C45"/>
    <w:rsid w:val="006E1074"/>
    <w:rsid w:val="006F1099"/>
    <w:rsid w:val="006F4CD8"/>
    <w:rsid w:val="00702631"/>
    <w:rsid w:val="0070263D"/>
    <w:rsid w:val="007033B3"/>
    <w:rsid w:val="00706DF5"/>
    <w:rsid w:val="00707A62"/>
    <w:rsid w:val="00710969"/>
    <w:rsid w:val="00711D5E"/>
    <w:rsid w:val="00712896"/>
    <w:rsid w:val="00712C0B"/>
    <w:rsid w:val="00713828"/>
    <w:rsid w:val="00713C5B"/>
    <w:rsid w:val="0071485B"/>
    <w:rsid w:val="00714FD1"/>
    <w:rsid w:val="00715C79"/>
    <w:rsid w:val="00717C39"/>
    <w:rsid w:val="0072016E"/>
    <w:rsid w:val="00724665"/>
    <w:rsid w:val="007314DD"/>
    <w:rsid w:val="00731D2A"/>
    <w:rsid w:val="00732E6D"/>
    <w:rsid w:val="00733D4B"/>
    <w:rsid w:val="007342D7"/>
    <w:rsid w:val="00735B80"/>
    <w:rsid w:val="007363B9"/>
    <w:rsid w:val="0074084B"/>
    <w:rsid w:val="00740D74"/>
    <w:rsid w:val="00741393"/>
    <w:rsid w:val="00742DE1"/>
    <w:rsid w:val="00743847"/>
    <w:rsid w:val="00744224"/>
    <w:rsid w:val="0074731E"/>
    <w:rsid w:val="00755037"/>
    <w:rsid w:val="00755F4D"/>
    <w:rsid w:val="00756464"/>
    <w:rsid w:val="00756C28"/>
    <w:rsid w:val="007574A3"/>
    <w:rsid w:val="00761DFF"/>
    <w:rsid w:val="00762F5D"/>
    <w:rsid w:val="00763862"/>
    <w:rsid w:val="00764B16"/>
    <w:rsid w:val="00764C59"/>
    <w:rsid w:val="0076600C"/>
    <w:rsid w:val="00767305"/>
    <w:rsid w:val="00767F23"/>
    <w:rsid w:val="00770545"/>
    <w:rsid w:val="00771888"/>
    <w:rsid w:val="007729E6"/>
    <w:rsid w:val="007745EE"/>
    <w:rsid w:val="00774CA7"/>
    <w:rsid w:val="00775897"/>
    <w:rsid w:val="00775FF2"/>
    <w:rsid w:val="007772B8"/>
    <w:rsid w:val="007803A0"/>
    <w:rsid w:val="007803D1"/>
    <w:rsid w:val="007843FE"/>
    <w:rsid w:val="00785483"/>
    <w:rsid w:val="00785824"/>
    <w:rsid w:val="00785A37"/>
    <w:rsid w:val="007861E1"/>
    <w:rsid w:val="007927A8"/>
    <w:rsid w:val="00792D2C"/>
    <w:rsid w:val="00792DAB"/>
    <w:rsid w:val="00792FEB"/>
    <w:rsid w:val="007934A4"/>
    <w:rsid w:val="0079362C"/>
    <w:rsid w:val="00793EF1"/>
    <w:rsid w:val="0079412C"/>
    <w:rsid w:val="007A04E8"/>
    <w:rsid w:val="007A072E"/>
    <w:rsid w:val="007A1FBE"/>
    <w:rsid w:val="007A2B7C"/>
    <w:rsid w:val="007A30A4"/>
    <w:rsid w:val="007A3DAC"/>
    <w:rsid w:val="007A464E"/>
    <w:rsid w:val="007B232E"/>
    <w:rsid w:val="007B2B89"/>
    <w:rsid w:val="007B2E4D"/>
    <w:rsid w:val="007B628B"/>
    <w:rsid w:val="007B6427"/>
    <w:rsid w:val="007B6D5A"/>
    <w:rsid w:val="007C0AE0"/>
    <w:rsid w:val="007C13F8"/>
    <w:rsid w:val="007C2A04"/>
    <w:rsid w:val="007C2B8B"/>
    <w:rsid w:val="007C34CC"/>
    <w:rsid w:val="007C3A4F"/>
    <w:rsid w:val="007C5BCE"/>
    <w:rsid w:val="007C6201"/>
    <w:rsid w:val="007D37C0"/>
    <w:rsid w:val="007D39C5"/>
    <w:rsid w:val="007D3B09"/>
    <w:rsid w:val="007D3F2B"/>
    <w:rsid w:val="007E321B"/>
    <w:rsid w:val="007E4428"/>
    <w:rsid w:val="007E5E6B"/>
    <w:rsid w:val="007E78F0"/>
    <w:rsid w:val="007F01D3"/>
    <w:rsid w:val="007F0419"/>
    <w:rsid w:val="007F3FEC"/>
    <w:rsid w:val="007F4B67"/>
    <w:rsid w:val="007F71F6"/>
    <w:rsid w:val="007F7853"/>
    <w:rsid w:val="007F7E37"/>
    <w:rsid w:val="00800D53"/>
    <w:rsid w:val="00803F97"/>
    <w:rsid w:val="0080463D"/>
    <w:rsid w:val="008049CC"/>
    <w:rsid w:val="00805175"/>
    <w:rsid w:val="00807B9F"/>
    <w:rsid w:val="008114E0"/>
    <w:rsid w:val="00813C13"/>
    <w:rsid w:val="00814807"/>
    <w:rsid w:val="008150E9"/>
    <w:rsid w:val="008161DF"/>
    <w:rsid w:val="00816893"/>
    <w:rsid w:val="00817212"/>
    <w:rsid w:val="00822533"/>
    <w:rsid w:val="00822C9C"/>
    <w:rsid w:val="00827CF0"/>
    <w:rsid w:val="00831677"/>
    <w:rsid w:val="00832FF9"/>
    <w:rsid w:val="00837AFF"/>
    <w:rsid w:val="00840799"/>
    <w:rsid w:val="00840C8A"/>
    <w:rsid w:val="00842876"/>
    <w:rsid w:val="00846716"/>
    <w:rsid w:val="008477AA"/>
    <w:rsid w:val="00851F6B"/>
    <w:rsid w:val="00857326"/>
    <w:rsid w:val="0085767A"/>
    <w:rsid w:val="008630BB"/>
    <w:rsid w:val="008633D6"/>
    <w:rsid w:val="00865161"/>
    <w:rsid w:val="00873D04"/>
    <w:rsid w:val="00874D45"/>
    <w:rsid w:val="00881171"/>
    <w:rsid w:val="00884F95"/>
    <w:rsid w:val="008850E3"/>
    <w:rsid w:val="00886CF1"/>
    <w:rsid w:val="0089164C"/>
    <w:rsid w:val="0089421E"/>
    <w:rsid w:val="00897C0A"/>
    <w:rsid w:val="008A206A"/>
    <w:rsid w:val="008A4539"/>
    <w:rsid w:val="008B120C"/>
    <w:rsid w:val="008B14B3"/>
    <w:rsid w:val="008B42B0"/>
    <w:rsid w:val="008B48B3"/>
    <w:rsid w:val="008C0269"/>
    <w:rsid w:val="008C02E6"/>
    <w:rsid w:val="008C667C"/>
    <w:rsid w:val="008C7987"/>
    <w:rsid w:val="008D155A"/>
    <w:rsid w:val="008D28B2"/>
    <w:rsid w:val="008D31EA"/>
    <w:rsid w:val="008D3B10"/>
    <w:rsid w:val="008D6455"/>
    <w:rsid w:val="008D65FB"/>
    <w:rsid w:val="008D6817"/>
    <w:rsid w:val="008D76BB"/>
    <w:rsid w:val="008E0B51"/>
    <w:rsid w:val="008E0FC0"/>
    <w:rsid w:val="008E236C"/>
    <w:rsid w:val="008E2BD9"/>
    <w:rsid w:val="008E65D6"/>
    <w:rsid w:val="008F2364"/>
    <w:rsid w:val="008F4A81"/>
    <w:rsid w:val="008F4B78"/>
    <w:rsid w:val="008F68EE"/>
    <w:rsid w:val="008F711B"/>
    <w:rsid w:val="008F7569"/>
    <w:rsid w:val="00900D9A"/>
    <w:rsid w:val="00901015"/>
    <w:rsid w:val="00902CAE"/>
    <w:rsid w:val="00907E2D"/>
    <w:rsid w:val="00910449"/>
    <w:rsid w:val="00910D99"/>
    <w:rsid w:val="009125E2"/>
    <w:rsid w:val="00912700"/>
    <w:rsid w:val="0091326A"/>
    <w:rsid w:val="009134C5"/>
    <w:rsid w:val="0091488A"/>
    <w:rsid w:val="00914996"/>
    <w:rsid w:val="009179BA"/>
    <w:rsid w:val="00920716"/>
    <w:rsid w:val="00920E6A"/>
    <w:rsid w:val="009211EE"/>
    <w:rsid w:val="00932FFC"/>
    <w:rsid w:val="009363B6"/>
    <w:rsid w:val="00936885"/>
    <w:rsid w:val="00941C03"/>
    <w:rsid w:val="0094209E"/>
    <w:rsid w:val="00942C58"/>
    <w:rsid w:val="00943310"/>
    <w:rsid w:val="00944E52"/>
    <w:rsid w:val="00944F27"/>
    <w:rsid w:val="00946113"/>
    <w:rsid w:val="00946FD2"/>
    <w:rsid w:val="0094723F"/>
    <w:rsid w:val="0094781F"/>
    <w:rsid w:val="00947FBD"/>
    <w:rsid w:val="00950010"/>
    <w:rsid w:val="00952AB9"/>
    <w:rsid w:val="00954189"/>
    <w:rsid w:val="0095528D"/>
    <w:rsid w:val="0095556F"/>
    <w:rsid w:val="00957C84"/>
    <w:rsid w:val="00962129"/>
    <w:rsid w:val="00964696"/>
    <w:rsid w:val="0096755C"/>
    <w:rsid w:val="00970782"/>
    <w:rsid w:val="0097249D"/>
    <w:rsid w:val="00976C23"/>
    <w:rsid w:val="0097740B"/>
    <w:rsid w:val="00980D91"/>
    <w:rsid w:val="00981297"/>
    <w:rsid w:val="00982608"/>
    <w:rsid w:val="0098692A"/>
    <w:rsid w:val="00986971"/>
    <w:rsid w:val="00987048"/>
    <w:rsid w:val="00990511"/>
    <w:rsid w:val="00991A75"/>
    <w:rsid w:val="009922AA"/>
    <w:rsid w:val="00992F80"/>
    <w:rsid w:val="009941AE"/>
    <w:rsid w:val="00995786"/>
    <w:rsid w:val="0099622E"/>
    <w:rsid w:val="009A02B1"/>
    <w:rsid w:val="009A099C"/>
    <w:rsid w:val="009A1519"/>
    <w:rsid w:val="009A1872"/>
    <w:rsid w:val="009A5440"/>
    <w:rsid w:val="009B0774"/>
    <w:rsid w:val="009B2052"/>
    <w:rsid w:val="009B3225"/>
    <w:rsid w:val="009B3878"/>
    <w:rsid w:val="009B39A9"/>
    <w:rsid w:val="009C5309"/>
    <w:rsid w:val="009C7BDF"/>
    <w:rsid w:val="009D37C3"/>
    <w:rsid w:val="009D55AB"/>
    <w:rsid w:val="009D6DE1"/>
    <w:rsid w:val="009E30DB"/>
    <w:rsid w:val="009E3E30"/>
    <w:rsid w:val="009E41F8"/>
    <w:rsid w:val="009E492F"/>
    <w:rsid w:val="009E6E04"/>
    <w:rsid w:val="009F1EAE"/>
    <w:rsid w:val="009F2095"/>
    <w:rsid w:val="009F66B9"/>
    <w:rsid w:val="00A0197C"/>
    <w:rsid w:val="00A02717"/>
    <w:rsid w:val="00A05FAF"/>
    <w:rsid w:val="00A06B1C"/>
    <w:rsid w:val="00A130E1"/>
    <w:rsid w:val="00A13D82"/>
    <w:rsid w:val="00A13F9F"/>
    <w:rsid w:val="00A17386"/>
    <w:rsid w:val="00A20737"/>
    <w:rsid w:val="00A23E66"/>
    <w:rsid w:val="00A23FC7"/>
    <w:rsid w:val="00A25F53"/>
    <w:rsid w:val="00A27C98"/>
    <w:rsid w:val="00A301AB"/>
    <w:rsid w:val="00A30465"/>
    <w:rsid w:val="00A3186F"/>
    <w:rsid w:val="00A31DB2"/>
    <w:rsid w:val="00A32975"/>
    <w:rsid w:val="00A33534"/>
    <w:rsid w:val="00A3431F"/>
    <w:rsid w:val="00A3472A"/>
    <w:rsid w:val="00A3683E"/>
    <w:rsid w:val="00A41083"/>
    <w:rsid w:val="00A419A9"/>
    <w:rsid w:val="00A4352F"/>
    <w:rsid w:val="00A43F26"/>
    <w:rsid w:val="00A470AD"/>
    <w:rsid w:val="00A50193"/>
    <w:rsid w:val="00A50B70"/>
    <w:rsid w:val="00A51A76"/>
    <w:rsid w:val="00A51C77"/>
    <w:rsid w:val="00A52A85"/>
    <w:rsid w:val="00A52F34"/>
    <w:rsid w:val="00A534A8"/>
    <w:rsid w:val="00A53892"/>
    <w:rsid w:val="00A53BA9"/>
    <w:rsid w:val="00A55362"/>
    <w:rsid w:val="00A63DC5"/>
    <w:rsid w:val="00A646BD"/>
    <w:rsid w:val="00A64F31"/>
    <w:rsid w:val="00A6541E"/>
    <w:rsid w:val="00A659FA"/>
    <w:rsid w:val="00A65E97"/>
    <w:rsid w:val="00A6671C"/>
    <w:rsid w:val="00A70A33"/>
    <w:rsid w:val="00A71363"/>
    <w:rsid w:val="00A759F3"/>
    <w:rsid w:val="00A76B31"/>
    <w:rsid w:val="00A77686"/>
    <w:rsid w:val="00A80FCA"/>
    <w:rsid w:val="00A9107A"/>
    <w:rsid w:val="00A96750"/>
    <w:rsid w:val="00AA0243"/>
    <w:rsid w:val="00AA25DB"/>
    <w:rsid w:val="00AA2EBA"/>
    <w:rsid w:val="00AA7E07"/>
    <w:rsid w:val="00AB3B5C"/>
    <w:rsid w:val="00AB3E4B"/>
    <w:rsid w:val="00AB4293"/>
    <w:rsid w:val="00AB570F"/>
    <w:rsid w:val="00AB690D"/>
    <w:rsid w:val="00AC0EC4"/>
    <w:rsid w:val="00AD0C25"/>
    <w:rsid w:val="00AD121C"/>
    <w:rsid w:val="00AD17DE"/>
    <w:rsid w:val="00AD1CB2"/>
    <w:rsid w:val="00AD214E"/>
    <w:rsid w:val="00AE17F2"/>
    <w:rsid w:val="00AE21E5"/>
    <w:rsid w:val="00AE3806"/>
    <w:rsid w:val="00AF109D"/>
    <w:rsid w:val="00AF1C25"/>
    <w:rsid w:val="00AF33B4"/>
    <w:rsid w:val="00AF35ED"/>
    <w:rsid w:val="00AF3988"/>
    <w:rsid w:val="00AF51F4"/>
    <w:rsid w:val="00AF5D60"/>
    <w:rsid w:val="00B015FF"/>
    <w:rsid w:val="00B01675"/>
    <w:rsid w:val="00B0239A"/>
    <w:rsid w:val="00B04F1D"/>
    <w:rsid w:val="00B053D1"/>
    <w:rsid w:val="00B06230"/>
    <w:rsid w:val="00B110B9"/>
    <w:rsid w:val="00B126C2"/>
    <w:rsid w:val="00B12A46"/>
    <w:rsid w:val="00B1306C"/>
    <w:rsid w:val="00B13588"/>
    <w:rsid w:val="00B13674"/>
    <w:rsid w:val="00B1544E"/>
    <w:rsid w:val="00B15F2C"/>
    <w:rsid w:val="00B162D0"/>
    <w:rsid w:val="00B16DAD"/>
    <w:rsid w:val="00B26241"/>
    <w:rsid w:val="00B263A7"/>
    <w:rsid w:val="00B26EE7"/>
    <w:rsid w:val="00B31799"/>
    <w:rsid w:val="00B35559"/>
    <w:rsid w:val="00B35A79"/>
    <w:rsid w:val="00B40CB8"/>
    <w:rsid w:val="00B4124C"/>
    <w:rsid w:val="00B41E18"/>
    <w:rsid w:val="00B44F98"/>
    <w:rsid w:val="00B503DF"/>
    <w:rsid w:val="00B504EA"/>
    <w:rsid w:val="00B533D2"/>
    <w:rsid w:val="00B53D7F"/>
    <w:rsid w:val="00B55CE0"/>
    <w:rsid w:val="00B55DF3"/>
    <w:rsid w:val="00B61B4E"/>
    <w:rsid w:val="00B63EA4"/>
    <w:rsid w:val="00B64A67"/>
    <w:rsid w:val="00B6609D"/>
    <w:rsid w:val="00B676E4"/>
    <w:rsid w:val="00B71246"/>
    <w:rsid w:val="00B7381F"/>
    <w:rsid w:val="00B73E8A"/>
    <w:rsid w:val="00B74CFE"/>
    <w:rsid w:val="00B80A29"/>
    <w:rsid w:val="00B8193E"/>
    <w:rsid w:val="00B82AD6"/>
    <w:rsid w:val="00B8578A"/>
    <w:rsid w:val="00B86E00"/>
    <w:rsid w:val="00B912C8"/>
    <w:rsid w:val="00B9299D"/>
    <w:rsid w:val="00B92AE7"/>
    <w:rsid w:val="00B92DFD"/>
    <w:rsid w:val="00BA0F7F"/>
    <w:rsid w:val="00BA2BAC"/>
    <w:rsid w:val="00BA2F37"/>
    <w:rsid w:val="00BA6D04"/>
    <w:rsid w:val="00BA7305"/>
    <w:rsid w:val="00BB1727"/>
    <w:rsid w:val="00BB5016"/>
    <w:rsid w:val="00BB6B30"/>
    <w:rsid w:val="00BC014A"/>
    <w:rsid w:val="00BC015F"/>
    <w:rsid w:val="00BC1165"/>
    <w:rsid w:val="00BC3729"/>
    <w:rsid w:val="00BC5347"/>
    <w:rsid w:val="00BD4819"/>
    <w:rsid w:val="00BD4E79"/>
    <w:rsid w:val="00BD58F6"/>
    <w:rsid w:val="00BD7369"/>
    <w:rsid w:val="00BE0E92"/>
    <w:rsid w:val="00BE18CC"/>
    <w:rsid w:val="00BE2BA6"/>
    <w:rsid w:val="00BE54A7"/>
    <w:rsid w:val="00BE7A38"/>
    <w:rsid w:val="00BF07DC"/>
    <w:rsid w:val="00BF136B"/>
    <w:rsid w:val="00BF2415"/>
    <w:rsid w:val="00BF273C"/>
    <w:rsid w:val="00BF57E4"/>
    <w:rsid w:val="00C004B6"/>
    <w:rsid w:val="00C0474E"/>
    <w:rsid w:val="00C05A79"/>
    <w:rsid w:val="00C07F2A"/>
    <w:rsid w:val="00C102A7"/>
    <w:rsid w:val="00C11C46"/>
    <w:rsid w:val="00C17DA4"/>
    <w:rsid w:val="00C20510"/>
    <w:rsid w:val="00C20FAC"/>
    <w:rsid w:val="00C222E4"/>
    <w:rsid w:val="00C22FFF"/>
    <w:rsid w:val="00C23BE1"/>
    <w:rsid w:val="00C2461C"/>
    <w:rsid w:val="00C24F70"/>
    <w:rsid w:val="00C2721A"/>
    <w:rsid w:val="00C33F7A"/>
    <w:rsid w:val="00C34C69"/>
    <w:rsid w:val="00C3597B"/>
    <w:rsid w:val="00C42868"/>
    <w:rsid w:val="00C44859"/>
    <w:rsid w:val="00C44CBA"/>
    <w:rsid w:val="00C45586"/>
    <w:rsid w:val="00C50A61"/>
    <w:rsid w:val="00C50C31"/>
    <w:rsid w:val="00C510B1"/>
    <w:rsid w:val="00C524E1"/>
    <w:rsid w:val="00C52500"/>
    <w:rsid w:val="00C52D13"/>
    <w:rsid w:val="00C562C6"/>
    <w:rsid w:val="00C5722E"/>
    <w:rsid w:val="00C5730F"/>
    <w:rsid w:val="00C71B14"/>
    <w:rsid w:val="00C72BBA"/>
    <w:rsid w:val="00C74F87"/>
    <w:rsid w:val="00C85FA8"/>
    <w:rsid w:val="00CA1565"/>
    <w:rsid w:val="00CA2B37"/>
    <w:rsid w:val="00CA7059"/>
    <w:rsid w:val="00CB05C6"/>
    <w:rsid w:val="00CB368B"/>
    <w:rsid w:val="00CB369A"/>
    <w:rsid w:val="00CB439F"/>
    <w:rsid w:val="00CC2225"/>
    <w:rsid w:val="00CC3805"/>
    <w:rsid w:val="00CC4866"/>
    <w:rsid w:val="00CC7757"/>
    <w:rsid w:val="00CC7AED"/>
    <w:rsid w:val="00CD3098"/>
    <w:rsid w:val="00CD63C8"/>
    <w:rsid w:val="00CD6DD4"/>
    <w:rsid w:val="00CD77C2"/>
    <w:rsid w:val="00CE05C0"/>
    <w:rsid w:val="00CE194A"/>
    <w:rsid w:val="00CE244F"/>
    <w:rsid w:val="00CE26BE"/>
    <w:rsid w:val="00CF43AE"/>
    <w:rsid w:val="00CF55C9"/>
    <w:rsid w:val="00D0001E"/>
    <w:rsid w:val="00D04105"/>
    <w:rsid w:val="00D04D3A"/>
    <w:rsid w:val="00D0599A"/>
    <w:rsid w:val="00D05BCF"/>
    <w:rsid w:val="00D066E6"/>
    <w:rsid w:val="00D07AF9"/>
    <w:rsid w:val="00D154B2"/>
    <w:rsid w:val="00D16000"/>
    <w:rsid w:val="00D20BC2"/>
    <w:rsid w:val="00D23F2A"/>
    <w:rsid w:val="00D242E8"/>
    <w:rsid w:val="00D243FC"/>
    <w:rsid w:val="00D3004B"/>
    <w:rsid w:val="00D311B6"/>
    <w:rsid w:val="00D31686"/>
    <w:rsid w:val="00D34E7F"/>
    <w:rsid w:val="00D351B5"/>
    <w:rsid w:val="00D35C3D"/>
    <w:rsid w:val="00D36B0D"/>
    <w:rsid w:val="00D379F3"/>
    <w:rsid w:val="00D41627"/>
    <w:rsid w:val="00D41767"/>
    <w:rsid w:val="00D43186"/>
    <w:rsid w:val="00D43471"/>
    <w:rsid w:val="00D44087"/>
    <w:rsid w:val="00D4455D"/>
    <w:rsid w:val="00D44BB8"/>
    <w:rsid w:val="00D62E48"/>
    <w:rsid w:val="00D65AD3"/>
    <w:rsid w:val="00D70A53"/>
    <w:rsid w:val="00D716FC"/>
    <w:rsid w:val="00D71ECA"/>
    <w:rsid w:val="00D72852"/>
    <w:rsid w:val="00D72CBA"/>
    <w:rsid w:val="00D76246"/>
    <w:rsid w:val="00D7751F"/>
    <w:rsid w:val="00D81459"/>
    <w:rsid w:val="00D8165F"/>
    <w:rsid w:val="00D86E0C"/>
    <w:rsid w:val="00D90BDF"/>
    <w:rsid w:val="00D91F97"/>
    <w:rsid w:val="00D95101"/>
    <w:rsid w:val="00D961D5"/>
    <w:rsid w:val="00D963B3"/>
    <w:rsid w:val="00D971C2"/>
    <w:rsid w:val="00D972C5"/>
    <w:rsid w:val="00DA0478"/>
    <w:rsid w:val="00DA337E"/>
    <w:rsid w:val="00DA446B"/>
    <w:rsid w:val="00DA5118"/>
    <w:rsid w:val="00DA659E"/>
    <w:rsid w:val="00DA7A21"/>
    <w:rsid w:val="00DB0141"/>
    <w:rsid w:val="00DB0411"/>
    <w:rsid w:val="00DB1250"/>
    <w:rsid w:val="00DB261C"/>
    <w:rsid w:val="00DB2EC8"/>
    <w:rsid w:val="00DB3B80"/>
    <w:rsid w:val="00DB40C9"/>
    <w:rsid w:val="00DC1F69"/>
    <w:rsid w:val="00DC7A74"/>
    <w:rsid w:val="00DD1B31"/>
    <w:rsid w:val="00DD3CCD"/>
    <w:rsid w:val="00DD508E"/>
    <w:rsid w:val="00DE0C8F"/>
    <w:rsid w:val="00DE2549"/>
    <w:rsid w:val="00DE4646"/>
    <w:rsid w:val="00DE5625"/>
    <w:rsid w:val="00DE7EE6"/>
    <w:rsid w:val="00DF0601"/>
    <w:rsid w:val="00DF56D8"/>
    <w:rsid w:val="00DF639B"/>
    <w:rsid w:val="00DF6408"/>
    <w:rsid w:val="00DF6EFD"/>
    <w:rsid w:val="00E0053D"/>
    <w:rsid w:val="00E018CE"/>
    <w:rsid w:val="00E01DA0"/>
    <w:rsid w:val="00E02338"/>
    <w:rsid w:val="00E03A90"/>
    <w:rsid w:val="00E04B87"/>
    <w:rsid w:val="00E05733"/>
    <w:rsid w:val="00E0587F"/>
    <w:rsid w:val="00E15BD5"/>
    <w:rsid w:val="00E1612F"/>
    <w:rsid w:val="00E216DC"/>
    <w:rsid w:val="00E24676"/>
    <w:rsid w:val="00E32349"/>
    <w:rsid w:val="00E33EDF"/>
    <w:rsid w:val="00E36410"/>
    <w:rsid w:val="00E36E96"/>
    <w:rsid w:val="00E436A1"/>
    <w:rsid w:val="00E44CE4"/>
    <w:rsid w:val="00E47325"/>
    <w:rsid w:val="00E50D2F"/>
    <w:rsid w:val="00E51BC7"/>
    <w:rsid w:val="00E52666"/>
    <w:rsid w:val="00E5272E"/>
    <w:rsid w:val="00E53756"/>
    <w:rsid w:val="00E54CFD"/>
    <w:rsid w:val="00E54E8E"/>
    <w:rsid w:val="00E55C81"/>
    <w:rsid w:val="00E6025B"/>
    <w:rsid w:val="00E603C0"/>
    <w:rsid w:val="00E638D5"/>
    <w:rsid w:val="00E64C1D"/>
    <w:rsid w:val="00E65DFF"/>
    <w:rsid w:val="00E65EDA"/>
    <w:rsid w:val="00E71C86"/>
    <w:rsid w:val="00E74B3B"/>
    <w:rsid w:val="00E74E4F"/>
    <w:rsid w:val="00E753E9"/>
    <w:rsid w:val="00E77114"/>
    <w:rsid w:val="00E81AC0"/>
    <w:rsid w:val="00E82F7D"/>
    <w:rsid w:val="00E84889"/>
    <w:rsid w:val="00E92B94"/>
    <w:rsid w:val="00E93182"/>
    <w:rsid w:val="00E94BF5"/>
    <w:rsid w:val="00E95B7F"/>
    <w:rsid w:val="00E974D1"/>
    <w:rsid w:val="00E97778"/>
    <w:rsid w:val="00E97B55"/>
    <w:rsid w:val="00EA05F4"/>
    <w:rsid w:val="00EA1DD6"/>
    <w:rsid w:val="00EA31A3"/>
    <w:rsid w:val="00EA464F"/>
    <w:rsid w:val="00EA5D23"/>
    <w:rsid w:val="00EA6046"/>
    <w:rsid w:val="00EA66FE"/>
    <w:rsid w:val="00EA68E7"/>
    <w:rsid w:val="00EA6F38"/>
    <w:rsid w:val="00EA7717"/>
    <w:rsid w:val="00EB11FA"/>
    <w:rsid w:val="00EB1C2D"/>
    <w:rsid w:val="00EB265D"/>
    <w:rsid w:val="00EB53EB"/>
    <w:rsid w:val="00EB7DD2"/>
    <w:rsid w:val="00EC153F"/>
    <w:rsid w:val="00EC1B11"/>
    <w:rsid w:val="00EC2F1D"/>
    <w:rsid w:val="00EC30F2"/>
    <w:rsid w:val="00EC413A"/>
    <w:rsid w:val="00EC4A1B"/>
    <w:rsid w:val="00ED0198"/>
    <w:rsid w:val="00ED19FA"/>
    <w:rsid w:val="00ED3B65"/>
    <w:rsid w:val="00ED4F98"/>
    <w:rsid w:val="00ED6CAB"/>
    <w:rsid w:val="00EE1165"/>
    <w:rsid w:val="00EE14D4"/>
    <w:rsid w:val="00EE15B8"/>
    <w:rsid w:val="00EE15B9"/>
    <w:rsid w:val="00EE5DDC"/>
    <w:rsid w:val="00EE6317"/>
    <w:rsid w:val="00EF13AA"/>
    <w:rsid w:val="00EF2578"/>
    <w:rsid w:val="00EF373B"/>
    <w:rsid w:val="00EF6775"/>
    <w:rsid w:val="00F00B45"/>
    <w:rsid w:val="00F00EDA"/>
    <w:rsid w:val="00F055F4"/>
    <w:rsid w:val="00F05866"/>
    <w:rsid w:val="00F05F83"/>
    <w:rsid w:val="00F065FE"/>
    <w:rsid w:val="00F1373E"/>
    <w:rsid w:val="00F15D15"/>
    <w:rsid w:val="00F15E17"/>
    <w:rsid w:val="00F17246"/>
    <w:rsid w:val="00F17C93"/>
    <w:rsid w:val="00F205E3"/>
    <w:rsid w:val="00F22511"/>
    <w:rsid w:val="00F2525E"/>
    <w:rsid w:val="00F26D38"/>
    <w:rsid w:val="00F33849"/>
    <w:rsid w:val="00F35AD9"/>
    <w:rsid w:val="00F362F7"/>
    <w:rsid w:val="00F36C1E"/>
    <w:rsid w:val="00F37EDC"/>
    <w:rsid w:val="00F37FE9"/>
    <w:rsid w:val="00F41DFE"/>
    <w:rsid w:val="00F43E5E"/>
    <w:rsid w:val="00F44118"/>
    <w:rsid w:val="00F475C7"/>
    <w:rsid w:val="00F515E6"/>
    <w:rsid w:val="00F52089"/>
    <w:rsid w:val="00F52329"/>
    <w:rsid w:val="00F538B3"/>
    <w:rsid w:val="00F575FA"/>
    <w:rsid w:val="00F64BCA"/>
    <w:rsid w:val="00F65D73"/>
    <w:rsid w:val="00F675CD"/>
    <w:rsid w:val="00F706AE"/>
    <w:rsid w:val="00F716E0"/>
    <w:rsid w:val="00F74E63"/>
    <w:rsid w:val="00F80110"/>
    <w:rsid w:val="00F824CB"/>
    <w:rsid w:val="00F83D6C"/>
    <w:rsid w:val="00F85629"/>
    <w:rsid w:val="00F86B85"/>
    <w:rsid w:val="00F92675"/>
    <w:rsid w:val="00F92841"/>
    <w:rsid w:val="00F93E87"/>
    <w:rsid w:val="00F94269"/>
    <w:rsid w:val="00F94F77"/>
    <w:rsid w:val="00F95E58"/>
    <w:rsid w:val="00F96306"/>
    <w:rsid w:val="00F97521"/>
    <w:rsid w:val="00F97C64"/>
    <w:rsid w:val="00FA1D9D"/>
    <w:rsid w:val="00FA30FC"/>
    <w:rsid w:val="00FA5E0B"/>
    <w:rsid w:val="00FA7590"/>
    <w:rsid w:val="00FB19F9"/>
    <w:rsid w:val="00FB2F4A"/>
    <w:rsid w:val="00FB3EF5"/>
    <w:rsid w:val="00FB3F7C"/>
    <w:rsid w:val="00FB46BF"/>
    <w:rsid w:val="00FB5FE2"/>
    <w:rsid w:val="00FC18D3"/>
    <w:rsid w:val="00FC2220"/>
    <w:rsid w:val="00FC2B6E"/>
    <w:rsid w:val="00FC6A3B"/>
    <w:rsid w:val="00FD0654"/>
    <w:rsid w:val="00FD0C2D"/>
    <w:rsid w:val="00FD7500"/>
    <w:rsid w:val="00FE21A2"/>
    <w:rsid w:val="00FE2244"/>
    <w:rsid w:val="00FE389F"/>
    <w:rsid w:val="00FE3AD7"/>
    <w:rsid w:val="00FE4697"/>
    <w:rsid w:val="00FE5750"/>
    <w:rsid w:val="00FE796B"/>
    <w:rsid w:val="00FF0746"/>
    <w:rsid w:val="00FF0ADE"/>
    <w:rsid w:val="00FF31DB"/>
    <w:rsid w:val="00FF592D"/>
    <w:rsid w:val="00FF5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791D6C"/>
  <w15:docId w15:val="{3BACA670-CA77-495E-B48F-B533F468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619"/>
    <w:pPr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autoRedefine/>
    <w:uiPriority w:val="9"/>
    <w:qFormat/>
    <w:rsid w:val="00024312"/>
    <w:pPr>
      <w:keepNext/>
      <w:widowControl w:val="0"/>
      <w:numPr>
        <w:numId w:val="42"/>
      </w:numPr>
      <w:tabs>
        <w:tab w:val="left" w:pos="0"/>
        <w:tab w:val="left" w:pos="567"/>
      </w:tabs>
      <w:jc w:val="left"/>
      <w:outlineLvl w:val="0"/>
    </w:pPr>
    <w:rPr>
      <w:rFonts w:eastAsia="MS Mincho"/>
      <w:b/>
      <w:bCs/>
      <w:lang w:val="es-ES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EE5DDC"/>
    <w:pPr>
      <w:keepNext/>
      <w:numPr>
        <w:ilvl w:val="1"/>
        <w:numId w:val="42"/>
      </w:numPr>
      <w:tabs>
        <w:tab w:val="left" w:pos="567"/>
      </w:tabs>
      <w:outlineLvl w:val="1"/>
    </w:pPr>
    <w:rPr>
      <w:b/>
      <w:lang w:val="es-ES"/>
    </w:rPr>
  </w:style>
  <w:style w:type="paragraph" w:styleId="Ttulo3">
    <w:name w:val="heading 3"/>
    <w:basedOn w:val="Normal"/>
    <w:next w:val="Normal"/>
    <w:autoRedefine/>
    <w:uiPriority w:val="9"/>
    <w:qFormat/>
    <w:rsid w:val="00D154B2"/>
    <w:pPr>
      <w:numPr>
        <w:ilvl w:val="2"/>
        <w:numId w:val="42"/>
      </w:num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qFormat/>
    <w:rsid w:val="004B41AD"/>
    <w:pPr>
      <w:keepNext/>
      <w:numPr>
        <w:ilvl w:val="3"/>
        <w:numId w:val="42"/>
      </w:numPr>
      <w:outlineLvl w:val="3"/>
    </w:pPr>
    <w:rPr>
      <w:b/>
      <w:bCs/>
      <w:lang w:val="es-ES_tradnl"/>
    </w:rPr>
  </w:style>
  <w:style w:type="paragraph" w:styleId="Ttulo5">
    <w:name w:val="heading 5"/>
    <w:aliases w:val="Tab"/>
    <w:basedOn w:val="Normal"/>
    <w:next w:val="Normal"/>
    <w:qFormat/>
    <w:rsid w:val="00B8193E"/>
    <w:pPr>
      <w:keepNext/>
      <w:numPr>
        <w:ilvl w:val="4"/>
        <w:numId w:val="42"/>
      </w:numPr>
      <w:jc w:val="center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45586"/>
    <w:pPr>
      <w:keepNext/>
      <w:keepLines/>
      <w:numPr>
        <w:ilvl w:val="5"/>
        <w:numId w:val="4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aliases w:val="Título 7 Car1 Car"/>
    <w:basedOn w:val="Normal"/>
    <w:next w:val="Normal"/>
    <w:link w:val="Ttulo7Car"/>
    <w:uiPriority w:val="9"/>
    <w:unhideWhenUsed/>
    <w:qFormat/>
    <w:rsid w:val="005C4FD9"/>
    <w:pPr>
      <w:keepNext/>
      <w:keepLines/>
      <w:numPr>
        <w:ilvl w:val="6"/>
        <w:numId w:val="4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8633D6"/>
    <w:pPr>
      <w:numPr>
        <w:ilvl w:val="7"/>
        <w:numId w:val="4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4B41AD"/>
    <w:pPr>
      <w:keepNext/>
      <w:keepLines/>
      <w:numPr>
        <w:ilvl w:val="8"/>
        <w:numId w:val="42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Ttulo6"/>
    <w:uiPriority w:val="9"/>
    <w:rsid w:val="00C45586"/>
    <w:rPr>
      <w:rFonts w:ascii="Cambria" w:hAnsi="Cambria"/>
      <w:i/>
      <w:iCs/>
      <w:color w:val="243F60"/>
      <w:lang w:val="es-CO"/>
    </w:rPr>
  </w:style>
  <w:style w:type="character" w:customStyle="1" w:styleId="Ttulo7Car">
    <w:name w:val="Título 7 Car"/>
    <w:aliases w:val="Título 7 Car1 Car Car1"/>
    <w:link w:val="Ttulo7"/>
    <w:uiPriority w:val="9"/>
    <w:rsid w:val="005C4FD9"/>
    <w:rPr>
      <w:rFonts w:ascii="Cambria" w:hAnsi="Cambria"/>
      <w:i/>
      <w:iCs/>
      <w:color w:val="404040"/>
      <w:lang w:val="es-CO"/>
    </w:rPr>
  </w:style>
  <w:style w:type="character" w:customStyle="1" w:styleId="Ttulo8Car">
    <w:name w:val="Título 8 Car"/>
    <w:link w:val="Ttulo8"/>
    <w:uiPriority w:val="9"/>
    <w:rsid w:val="008633D6"/>
    <w:rPr>
      <w:rFonts w:ascii="Calibri" w:hAnsi="Calibri"/>
      <w:i/>
      <w:iCs/>
      <w:sz w:val="24"/>
      <w:szCs w:val="24"/>
      <w:lang w:val="es-CO"/>
    </w:rPr>
  </w:style>
  <w:style w:type="character" w:customStyle="1" w:styleId="Ttulo9Car">
    <w:name w:val="Título 9 Car"/>
    <w:link w:val="Ttulo9"/>
    <w:uiPriority w:val="9"/>
    <w:rsid w:val="004B41AD"/>
    <w:rPr>
      <w:rFonts w:ascii="Cambria" w:hAnsi="Cambria"/>
      <w:i/>
      <w:iCs/>
      <w:color w:val="404040"/>
      <w:lang w:val="es-CO"/>
    </w:rPr>
  </w:style>
  <w:style w:type="paragraph" w:styleId="Encabezado">
    <w:name w:val="header"/>
    <w:aliases w:val="encabezado,Encabezado 1,Tablas,Encabezado Car Car"/>
    <w:basedOn w:val="Normal"/>
    <w:link w:val="EncabezadoCar"/>
    <w:uiPriority w:val="99"/>
    <w:rsid w:val="00B8193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 1 Car,Tablas Car,Encabezado Car Car Car"/>
    <w:link w:val="Encabezado"/>
    <w:uiPriority w:val="99"/>
    <w:rsid w:val="0024595C"/>
    <w:rPr>
      <w:rFonts w:ascii="Arial" w:hAnsi="Arial"/>
      <w:sz w:val="22"/>
      <w:lang w:val="es-CO"/>
    </w:rPr>
  </w:style>
  <w:style w:type="paragraph" w:styleId="Sangradetextonormal">
    <w:name w:val="Body Text Indent"/>
    <w:basedOn w:val="Normal"/>
    <w:autoRedefine/>
    <w:rsid w:val="00002262"/>
    <w:pPr>
      <w:keepNext/>
      <w:keepLines/>
    </w:pPr>
    <w:rPr>
      <w:lang w:val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rsid w:val="00B8193E"/>
    <w:pPr>
      <w:tabs>
        <w:tab w:val="center" w:pos="4252"/>
        <w:tab w:val="right" w:pos="8504"/>
      </w:tabs>
      <w:jc w:val="right"/>
    </w:pPr>
    <w:rPr>
      <w:sz w:val="18"/>
      <w:lang w:val="es-ES"/>
    </w:rPr>
  </w:style>
  <w:style w:type="paragraph" w:styleId="Sangra2detindependiente">
    <w:name w:val="Body Text Indent 2"/>
    <w:basedOn w:val="Normal"/>
    <w:rsid w:val="00B8193E"/>
    <w:pPr>
      <w:widowControl w:val="0"/>
      <w:ind w:left="741"/>
    </w:pPr>
    <w:rPr>
      <w:snapToGrid w:val="0"/>
      <w:lang w:val="es-ES"/>
    </w:rPr>
  </w:style>
  <w:style w:type="paragraph" w:styleId="Listaconvietas">
    <w:name w:val="List Bullet"/>
    <w:basedOn w:val="Normal"/>
    <w:autoRedefine/>
    <w:semiHidden/>
    <w:rsid w:val="00B8193E"/>
    <w:pPr>
      <w:tabs>
        <w:tab w:val="num" w:pos="822"/>
      </w:tabs>
      <w:ind w:left="822" w:hanging="510"/>
    </w:pPr>
    <w:rPr>
      <w:lang w:val="es-ES"/>
    </w:rPr>
  </w:style>
  <w:style w:type="paragraph" w:styleId="Textoindependiente2">
    <w:name w:val="Body Text 2"/>
    <w:basedOn w:val="Normal"/>
    <w:semiHidden/>
    <w:rsid w:val="00B8193E"/>
    <w:rPr>
      <w:b/>
      <w:lang w:val="es-ES_tradnl"/>
    </w:rPr>
  </w:style>
  <w:style w:type="paragraph" w:styleId="Sangra3detindependiente">
    <w:name w:val="Body Text Indent 3"/>
    <w:basedOn w:val="Normal"/>
    <w:rsid w:val="00B8193E"/>
    <w:pPr>
      <w:ind w:left="1210"/>
    </w:pPr>
  </w:style>
  <w:style w:type="paragraph" w:styleId="Mapadeldocumento">
    <w:name w:val="Document Map"/>
    <w:basedOn w:val="Normal"/>
    <w:semiHidden/>
    <w:rsid w:val="00B8193E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8193E"/>
    <w:rPr>
      <w:rFonts w:ascii="Tahoma" w:hAnsi="Tahoma" w:cs="Tahoma"/>
      <w:sz w:val="16"/>
      <w:szCs w:val="16"/>
    </w:rPr>
  </w:style>
  <w:style w:type="paragraph" w:customStyle="1" w:styleId="Estilo1">
    <w:name w:val="Estilo1"/>
    <w:basedOn w:val="Textoindependiente"/>
    <w:autoRedefine/>
    <w:rsid w:val="00B8193E"/>
    <w:pPr>
      <w:ind w:left="567"/>
    </w:pPr>
  </w:style>
  <w:style w:type="paragraph" w:styleId="Textoindependiente">
    <w:name w:val="Body Text"/>
    <w:basedOn w:val="Normal"/>
    <w:autoRedefine/>
    <w:rsid w:val="00B73E8A"/>
    <w:pPr>
      <w:ind w:left="17"/>
      <w:jc w:val="center"/>
    </w:pPr>
  </w:style>
  <w:style w:type="paragraph" w:customStyle="1" w:styleId="Default">
    <w:name w:val="Default"/>
    <w:rsid w:val="00755037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024312"/>
    <w:pPr>
      <w:tabs>
        <w:tab w:val="left" w:pos="480"/>
        <w:tab w:val="right" w:leader="dot" w:pos="8789"/>
      </w:tabs>
      <w:spacing w:before="120" w:after="120" w:line="276" w:lineRule="auto"/>
      <w:ind w:left="567" w:hanging="567"/>
      <w:jc w:val="center"/>
    </w:pPr>
    <w:rPr>
      <w:rFonts w:eastAsia="MS Mincho" w:cs="Arial"/>
      <w:b/>
      <w:noProof/>
      <w:lang w:val="es-MX"/>
    </w:rPr>
  </w:style>
  <w:style w:type="character" w:styleId="Refdecomentario">
    <w:name w:val="annotation reference"/>
    <w:uiPriority w:val="99"/>
    <w:semiHidden/>
    <w:unhideWhenUsed/>
    <w:rsid w:val="007550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55037"/>
  </w:style>
  <w:style w:type="character" w:customStyle="1" w:styleId="TextocomentarioCar">
    <w:name w:val="Texto comentario Car"/>
    <w:link w:val="Textocomentario"/>
    <w:uiPriority w:val="99"/>
    <w:rsid w:val="00755037"/>
    <w:rPr>
      <w:rFonts w:ascii="Arial" w:hAnsi="Arial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503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55037"/>
    <w:rPr>
      <w:rFonts w:ascii="Arial" w:hAnsi="Arial"/>
      <w:b/>
      <w:bCs/>
      <w:lang w:val="es-CO"/>
    </w:rPr>
  </w:style>
  <w:style w:type="paragraph" w:styleId="Prrafodelista">
    <w:name w:val="List Paragraph"/>
    <w:aliases w:val="Bolita,BOLA,List Paragraph,Párrafo de lista3,Párrafo de lista21,BOLADEF,Párrafo de lista211,Guión,Titulo 8,bolita"/>
    <w:basedOn w:val="Normal"/>
    <w:link w:val="PrrafodelistaCar"/>
    <w:uiPriority w:val="1"/>
    <w:qFormat/>
    <w:rsid w:val="007A2B7C"/>
    <w:pPr>
      <w:spacing w:line="276" w:lineRule="auto"/>
      <w:ind w:left="720"/>
      <w:contextualSpacing/>
      <w:jc w:val="center"/>
    </w:pPr>
    <w:rPr>
      <w:rFonts w:ascii="Calibri" w:eastAsia="Calibri" w:hAnsi="Calibri"/>
      <w:szCs w:val="22"/>
      <w:lang w:eastAsia="en-US"/>
    </w:rPr>
  </w:style>
  <w:style w:type="table" w:styleId="Tablaconcuadrcula">
    <w:name w:val="Table Grid"/>
    <w:basedOn w:val="Tablanormal"/>
    <w:uiPriority w:val="59"/>
    <w:rsid w:val="007E5E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tes">
    <w:name w:val="Notes"/>
    <w:basedOn w:val="Normal"/>
    <w:rsid w:val="00B9299D"/>
    <w:pPr>
      <w:spacing w:before="60" w:after="60"/>
      <w:ind w:right="14"/>
    </w:pPr>
    <w:rPr>
      <w:rFonts w:ascii="Times New Roman" w:hAnsi="Times New Roman"/>
      <w:sz w:val="16"/>
      <w:lang w:eastAsia="en-US" w:bidi="he-IL"/>
    </w:rPr>
  </w:style>
  <w:style w:type="paragraph" w:customStyle="1" w:styleId="TableTitles">
    <w:name w:val="TableTitles"/>
    <w:basedOn w:val="Notes"/>
    <w:rsid w:val="00B9299D"/>
    <w:pPr>
      <w:spacing w:before="0" w:after="0"/>
      <w:ind w:right="29"/>
      <w:jc w:val="center"/>
    </w:pPr>
    <w:rPr>
      <w:sz w:val="18"/>
    </w:rPr>
  </w:style>
  <w:style w:type="paragraph" w:customStyle="1" w:styleId="TableInfo">
    <w:name w:val="TableInfo"/>
    <w:basedOn w:val="Normal"/>
    <w:rsid w:val="00B9299D"/>
    <w:pPr>
      <w:spacing w:before="60"/>
      <w:jc w:val="center"/>
    </w:pPr>
    <w:rPr>
      <w:rFonts w:ascii="Times New Roman" w:hAnsi="Times New Roman"/>
      <w:caps/>
      <w:lang w:eastAsia="en-US" w:bidi="he-IL"/>
    </w:rPr>
  </w:style>
  <w:style w:type="character" w:styleId="nfasis">
    <w:name w:val="Emphasis"/>
    <w:uiPriority w:val="20"/>
    <w:qFormat/>
    <w:rsid w:val="005C4FD9"/>
    <w:rPr>
      <w:rFonts w:ascii="Arial Negrita" w:hAnsi="Arial Negrita"/>
      <w:b/>
      <w:iCs/>
      <w:smallCaps/>
      <w:color w:val="auto"/>
      <w:sz w:val="20"/>
    </w:rPr>
  </w:style>
  <w:style w:type="paragraph" w:styleId="Textonotapie">
    <w:name w:val="footnote text"/>
    <w:basedOn w:val="Normal"/>
    <w:link w:val="TextonotapieCar"/>
    <w:autoRedefine/>
    <w:unhideWhenUsed/>
    <w:rsid w:val="005C4FD9"/>
    <w:rPr>
      <w:rFonts w:eastAsia="Calibri"/>
      <w:sz w:val="16"/>
      <w:lang w:val="es-ES_tradnl" w:eastAsia="en-US"/>
    </w:rPr>
  </w:style>
  <w:style w:type="character" w:customStyle="1" w:styleId="TextonotapieCar">
    <w:name w:val="Texto nota pie Car"/>
    <w:link w:val="Textonotapie"/>
    <w:rsid w:val="005C4FD9"/>
    <w:rPr>
      <w:rFonts w:ascii="Arial" w:eastAsia="Calibri" w:hAnsi="Arial"/>
      <w:sz w:val="16"/>
      <w:lang w:val="es-ES_tradnl" w:eastAsia="en-US"/>
    </w:rPr>
  </w:style>
  <w:style w:type="character" w:styleId="Refdenotaalpie">
    <w:name w:val="footnote reference"/>
    <w:aliases w:val="Nota de pie"/>
    <w:uiPriority w:val="99"/>
    <w:rsid w:val="005C4FD9"/>
    <w:rPr>
      <w:vertAlign w:val="superscript"/>
    </w:rPr>
  </w:style>
  <w:style w:type="paragraph" w:styleId="Textoindependiente3">
    <w:name w:val="Body Text 3"/>
    <w:basedOn w:val="Normal"/>
    <w:link w:val="Textoindependiente3Car"/>
    <w:unhideWhenUsed/>
    <w:rsid w:val="00C4558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C45586"/>
    <w:rPr>
      <w:rFonts w:ascii="Arial" w:hAnsi="Arial"/>
      <w:sz w:val="16"/>
      <w:szCs w:val="16"/>
      <w:lang w:val="es-CO"/>
    </w:rPr>
  </w:style>
  <w:style w:type="paragraph" w:customStyle="1" w:styleId="Vieta1">
    <w:name w:val="Viñeta 1"/>
    <w:basedOn w:val="Normal"/>
    <w:next w:val="Normal"/>
    <w:link w:val="Vieta1Car1"/>
    <w:rsid w:val="00B015FF"/>
    <w:pPr>
      <w:ind w:left="720" w:hanging="360"/>
    </w:pPr>
    <w:rPr>
      <w:rFonts w:cs="Arial"/>
      <w:szCs w:val="14"/>
      <w:lang w:val="es-ES"/>
    </w:rPr>
  </w:style>
  <w:style w:type="character" w:customStyle="1" w:styleId="Vieta1Car1">
    <w:name w:val="Viñeta 1 Car1"/>
    <w:link w:val="Vieta1"/>
    <w:rsid w:val="00B015FF"/>
    <w:rPr>
      <w:rFonts w:ascii="Arial" w:hAnsi="Arial" w:cs="Arial"/>
      <w:szCs w:val="14"/>
    </w:rPr>
  </w:style>
  <w:style w:type="paragraph" w:customStyle="1" w:styleId="Vieta">
    <w:name w:val="Viñeta"/>
    <w:basedOn w:val="Normal"/>
    <w:rsid w:val="00B015FF"/>
    <w:pPr>
      <w:ind w:left="360" w:hanging="360"/>
    </w:pPr>
    <w:rPr>
      <w:lang w:val="es-ES"/>
    </w:rPr>
  </w:style>
  <w:style w:type="paragraph" w:customStyle="1" w:styleId="Textoindependiente21">
    <w:name w:val="Texto independiente 21"/>
    <w:basedOn w:val="Normal"/>
    <w:rsid w:val="002A4A73"/>
    <w:pPr>
      <w:widowControl w:val="0"/>
    </w:pPr>
    <w:rPr>
      <w:rFonts w:ascii="Century Gothic" w:hAnsi="Century Gothic"/>
      <w:sz w:val="16"/>
      <w:lang w:val="es-ES_tradnl"/>
    </w:rPr>
  </w:style>
  <w:style w:type="paragraph" w:customStyle="1" w:styleId="marthacle">
    <w:name w:val="martha cle"/>
    <w:basedOn w:val="Normal"/>
    <w:rsid w:val="002A4A73"/>
    <w:pPr>
      <w:autoSpaceDE w:val="0"/>
      <w:autoSpaceDN w:val="0"/>
      <w:ind w:left="839" w:hanging="839"/>
      <w:jc w:val="center"/>
    </w:pPr>
    <w:rPr>
      <w:rFonts w:ascii="Square721 Cn BT" w:hAnsi="Square721 Cn BT" w:cs="Arial"/>
      <w:b/>
      <w:bCs/>
      <w:smallCaps/>
      <w:szCs w:val="24"/>
      <w:lang w:val="es-ES"/>
    </w:rPr>
  </w:style>
  <w:style w:type="paragraph" w:styleId="Sinespaciado">
    <w:name w:val="No Spacing"/>
    <w:uiPriority w:val="1"/>
    <w:qFormat/>
    <w:rsid w:val="000353D4"/>
    <w:rPr>
      <w:rFonts w:ascii="Arial" w:hAnsi="Arial"/>
      <w:sz w:val="22"/>
      <w:lang w:val="es-CO"/>
    </w:rPr>
  </w:style>
  <w:style w:type="paragraph" w:styleId="Descripcin">
    <w:name w:val="caption"/>
    <w:basedOn w:val="Normal"/>
    <w:next w:val="Normal"/>
    <w:unhideWhenUsed/>
    <w:qFormat/>
    <w:rsid w:val="006940BD"/>
    <w:pPr>
      <w:spacing w:after="200"/>
    </w:pPr>
    <w:rPr>
      <w:b/>
      <w:bCs/>
      <w:color w:val="4F81BD"/>
      <w:sz w:val="18"/>
      <w:szCs w:val="18"/>
    </w:rPr>
  </w:style>
  <w:style w:type="character" w:customStyle="1" w:styleId="Figuras">
    <w:name w:val="Figuras"/>
    <w:rsid w:val="0024595C"/>
    <w:rPr>
      <w:b/>
      <w:bCs/>
      <w:smallCaps/>
    </w:rPr>
  </w:style>
  <w:style w:type="paragraph" w:customStyle="1" w:styleId="Estilo10ptJustificado">
    <w:name w:val="Estilo 10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Ttulo211ptSinCursivaVersalesJustificadoAntes">
    <w:name w:val="Estilo Título 2 + 11 pt Sin Cursiva Versales Justificado Antes: ..."/>
    <w:basedOn w:val="Ttulo2"/>
    <w:rsid w:val="0024595C"/>
    <w:pPr>
      <w:keepNext w:val="0"/>
      <w:tabs>
        <w:tab w:val="num" w:pos="765"/>
      </w:tabs>
      <w:autoSpaceDE w:val="0"/>
      <w:autoSpaceDN w:val="0"/>
      <w:ind w:left="765" w:hanging="720"/>
    </w:pPr>
    <w:rPr>
      <w:rFonts w:ascii="Arial Negrita" w:hAnsi="Arial Negrita" w:cs="Arial Negrita"/>
      <w:bCs/>
      <w:i/>
      <w:iCs/>
      <w:sz w:val="22"/>
      <w:szCs w:val="22"/>
      <w:lang w:val="es-CO"/>
    </w:rPr>
  </w:style>
  <w:style w:type="paragraph" w:customStyle="1" w:styleId="Titulo7RefTabyFig">
    <w:name w:val="Titulo 7 Ref Tab y Fig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ReferenciaTablasyFiguras">
    <w:name w:val="Referencia Tablas y Figuras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7">
    <w:name w:val="Titulo 7"/>
    <w:basedOn w:val="Ttulo8"/>
    <w:rsid w:val="0024595C"/>
    <w:pPr>
      <w:keepNext/>
      <w:tabs>
        <w:tab w:val="num" w:pos="1440"/>
      </w:tabs>
      <w:autoSpaceDE w:val="0"/>
      <w:autoSpaceDN w:val="0"/>
      <w:spacing w:before="0" w:after="0"/>
    </w:pPr>
    <w:rPr>
      <w:rFonts w:ascii="Arial Negrita" w:hAnsi="Arial Negrita" w:cs="Arial Negrita"/>
      <w:b/>
      <w:bCs/>
      <w:i w:val="0"/>
      <w:iCs w:val="0"/>
      <w:smallCaps/>
      <w:sz w:val="20"/>
      <w:szCs w:val="20"/>
      <w:lang w:val="es-ES_tradnl"/>
    </w:rPr>
  </w:style>
  <w:style w:type="paragraph" w:customStyle="1" w:styleId="Referencias">
    <w:name w:val="Referencias"/>
    <w:basedOn w:val="Normal"/>
    <w:next w:val="Normal"/>
    <w:rsid w:val="0024595C"/>
    <w:pPr>
      <w:autoSpaceDE w:val="0"/>
      <w:autoSpaceDN w:val="0"/>
    </w:pPr>
    <w:rPr>
      <w:rFonts w:ascii="Arial Negrita" w:hAnsi="Arial Negrita" w:cs="Arial Negrita"/>
      <w:b/>
      <w:bCs/>
      <w:smallCaps/>
    </w:rPr>
  </w:style>
  <w:style w:type="paragraph" w:customStyle="1" w:styleId="PiedeFotos">
    <w:name w:val="Pie de Fotos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paragraph" w:customStyle="1" w:styleId="ReferenciasCar">
    <w:name w:val="Referencias Car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1">
    <w:name w:val="Titulo 1"/>
    <w:basedOn w:val="Normal"/>
    <w:rsid w:val="0024595C"/>
    <w:pPr>
      <w:pBdr>
        <w:bottom w:val="thinThickLargeGap" w:sz="24" w:space="1" w:color="auto"/>
      </w:pBdr>
      <w:autoSpaceDE w:val="0"/>
      <w:autoSpaceDN w:val="0"/>
    </w:pPr>
    <w:rPr>
      <w:rFonts w:cs="Arial"/>
      <w:b/>
      <w:bCs/>
      <w:smallCaps/>
      <w:sz w:val="28"/>
      <w:szCs w:val="28"/>
    </w:rPr>
  </w:style>
  <w:style w:type="paragraph" w:customStyle="1" w:styleId="Titulo2">
    <w:name w:val="Titulo 2"/>
    <w:basedOn w:val="Normal"/>
    <w:next w:val="Normal"/>
    <w:autoRedefine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noProof/>
      <w:szCs w:val="22"/>
      <w:lang w:val="en-US"/>
    </w:rPr>
  </w:style>
  <w:style w:type="paragraph" w:customStyle="1" w:styleId="Titulo3">
    <w:name w:val="Titulo 3"/>
    <w:basedOn w:val="Normal"/>
    <w:next w:val="Normal"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szCs w:val="22"/>
      <w:u w:val="single"/>
    </w:rPr>
  </w:style>
  <w:style w:type="paragraph" w:customStyle="1" w:styleId="Titulo4">
    <w:name w:val="Titulo 4"/>
    <w:basedOn w:val="Normal"/>
    <w:next w:val="Normal"/>
    <w:autoRedefine/>
    <w:rsid w:val="00112AB1"/>
    <w:pPr>
      <w:numPr>
        <w:numId w:val="37"/>
      </w:numPr>
      <w:autoSpaceDE w:val="0"/>
      <w:autoSpaceDN w:val="0"/>
    </w:pPr>
    <w:rPr>
      <w:rFonts w:cs="Arial"/>
      <w:b/>
      <w:bCs/>
      <w:smallCaps/>
      <w:lang w:val="es-ES"/>
    </w:rPr>
  </w:style>
  <w:style w:type="paragraph" w:customStyle="1" w:styleId="Titulo5">
    <w:name w:val="Titulo 5"/>
    <w:basedOn w:val="Normal"/>
    <w:autoRedefine/>
    <w:rsid w:val="0024595C"/>
    <w:pPr>
      <w:tabs>
        <w:tab w:val="num" w:pos="340"/>
      </w:tabs>
      <w:autoSpaceDE w:val="0"/>
      <w:autoSpaceDN w:val="0"/>
      <w:ind w:left="340" w:hanging="340"/>
    </w:pPr>
    <w:rPr>
      <w:rFonts w:cs="Arial"/>
      <w:b/>
      <w:bCs/>
      <w:smallCaps/>
    </w:rPr>
  </w:style>
  <w:style w:type="paragraph" w:customStyle="1" w:styleId="Titulo6TablasyFiguras">
    <w:name w:val="Titulo 6 Tablas y Figuras"/>
    <w:basedOn w:val="Normal"/>
    <w:autoRedefine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Cs w:val="22"/>
    </w:rPr>
  </w:style>
  <w:style w:type="paragraph" w:customStyle="1" w:styleId="Ttulo46111">
    <w:name w:val="Título4 6.1.1.1"/>
    <w:basedOn w:val="Normal"/>
    <w:next w:val="Normal"/>
    <w:rsid w:val="0024595C"/>
    <w:pPr>
      <w:tabs>
        <w:tab w:val="num" w:pos="405"/>
      </w:tabs>
      <w:autoSpaceDE w:val="0"/>
      <w:autoSpaceDN w:val="0"/>
      <w:ind w:left="405" w:hanging="360"/>
    </w:pPr>
    <w:rPr>
      <w:rFonts w:cs="Arial"/>
      <w:smallCaps/>
      <w:szCs w:val="22"/>
    </w:rPr>
  </w:style>
  <w:style w:type="paragraph" w:customStyle="1" w:styleId="TituloTablas">
    <w:name w:val="Titulo Tablas"/>
    <w:basedOn w:val="Ttulo6"/>
    <w:rsid w:val="0024595C"/>
    <w:pPr>
      <w:keepNext w:val="0"/>
      <w:keepLines w:val="0"/>
      <w:numPr>
        <w:ilvl w:val="0"/>
        <w:numId w:val="0"/>
      </w:numPr>
      <w:tabs>
        <w:tab w:val="num" w:pos="360"/>
      </w:tabs>
      <w:autoSpaceDE w:val="0"/>
      <w:autoSpaceDN w:val="0"/>
      <w:spacing w:before="0"/>
      <w:ind w:left="360" w:hanging="360"/>
    </w:pPr>
    <w:rPr>
      <w:rFonts w:ascii="Arial Negrita" w:hAnsi="Arial Negrita" w:cs="Arial Negrita"/>
      <w:b/>
      <w:bCs/>
      <w:i w:val="0"/>
      <w:iCs w:val="0"/>
      <w:smallCaps/>
      <w:color w:val="auto"/>
    </w:rPr>
  </w:style>
  <w:style w:type="paragraph" w:customStyle="1" w:styleId="TituloTablasD-2">
    <w:name w:val="Titulo Tablas D-2"/>
    <w:basedOn w:val="Normal"/>
    <w:rsid w:val="0024595C"/>
    <w:pPr>
      <w:autoSpaceDE w:val="0"/>
      <w:autoSpaceDN w:val="0"/>
      <w:spacing w:before="20" w:after="20"/>
      <w:jc w:val="center"/>
    </w:pPr>
    <w:rPr>
      <w:rFonts w:cs="Arial"/>
      <w:b/>
      <w:bCs/>
      <w:smallCaps/>
      <w:szCs w:val="22"/>
    </w:rPr>
  </w:style>
  <w:style w:type="paragraph" w:customStyle="1" w:styleId="EstiloArialJustificado">
    <w:name w:val="Estilo Arial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12ptJustificado">
    <w:name w:val="Estilo 12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Titulo7Referencias">
    <w:name w:val="Titulo 7 Referencias"/>
    <w:basedOn w:val="Normal"/>
    <w:next w:val="Normal"/>
    <w:rsid w:val="0024595C"/>
    <w:pPr>
      <w:autoSpaceDE w:val="0"/>
      <w:autoSpaceDN w:val="0"/>
      <w:outlineLvl w:val="6"/>
    </w:pPr>
    <w:rPr>
      <w:rFonts w:cs="Arial"/>
      <w:b/>
      <w:bCs/>
      <w:smallCaps/>
    </w:rPr>
  </w:style>
  <w:style w:type="character" w:customStyle="1" w:styleId="Ttulo7Car1">
    <w:name w:val="Título 7 Car1"/>
    <w:rsid w:val="0024595C"/>
    <w:rPr>
      <w:rFonts w:ascii="Arial Negrita" w:hAnsi="Arial Negrita" w:cs="Arial Negrita"/>
      <w:b/>
      <w:bCs/>
      <w:smallCaps/>
      <w:lang w:val="es-CO"/>
    </w:rPr>
  </w:style>
  <w:style w:type="paragraph" w:customStyle="1" w:styleId="Titulo8vieta">
    <w:name w:val="Titulo 8 viñeta"/>
    <w:basedOn w:val="Ttulo8"/>
    <w:rsid w:val="0024595C"/>
    <w:pPr>
      <w:numPr>
        <w:ilvl w:val="0"/>
        <w:numId w:val="0"/>
      </w:numPr>
      <w:tabs>
        <w:tab w:val="num" w:pos="357"/>
      </w:tabs>
      <w:autoSpaceDE w:val="0"/>
      <w:autoSpaceDN w:val="0"/>
      <w:spacing w:before="0" w:after="0"/>
      <w:ind w:left="357" w:hanging="357"/>
    </w:pPr>
    <w:rPr>
      <w:rFonts w:ascii="Arial Negrita" w:hAnsi="Arial Negrita" w:cs="Arial Negrita"/>
      <w:b/>
      <w:bCs/>
      <w:i w:val="0"/>
      <w:iCs w:val="0"/>
      <w:smallCaps/>
      <w:sz w:val="20"/>
      <w:szCs w:val="20"/>
    </w:rPr>
  </w:style>
  <w:style w:type="character" w:customStyle="1" w:styleId="Titulo7ReferenciasCar1">
    <w:name w:val="Titulo 7 Referencias Car1"/>
    <w:rsid w:val="0024595C"/>
    <w:rPr>
      <w:rFonts w:ascii="Arial Negrita" w:hAnsi="Arial Negrita" w:cs="Arial Negrita"/>
      <w:b/>
      <w:bCs/>
      <w:smallCaps/>
      <w:lang w:val="es-ES"/>
    </w:rPr>
  </w:style>
  <w:style w:type="character" w:styleId="Hipervnculo">
    <w:name w:val="Hyperlink"/>
    <w:uiPriority w:val="99"/>
    <w:rsid w:val="0024595C"/>
    <w:rPr>
      <w:color w:val="0000FF"/>
      <w:u w:val="single"/>
    </w:rPr>
  </w:style>
  <w:style w:type="character" w:styleId="Hipervnculovisitado">
    <w:name w:val="FollowedHyperlink"/>
    <w:rsid w:val="0024595C"/>
    <w:rPr>
      <w:color w:val="800080"/>
      <w:u w:val="single"/>
    </w:rPr>
  </w:style>
  <w:style w:type="character" w:customStyle="1" w:styleId="NormalCar">
    <w:name w:val="Normal Car"/>
    <w:rsid w:val="0024595C"/>
    <w:rPr>
      <w:rFonts w:ascii="Arial" w:hAnsi="Arial" w:cs="Arial"/>
      <w:lang w:val="es-CO"/>
    </w:rPr>
  </w:style>
  <w:style w:type="paragraph" w:customStyle="1" w:styleId="NormalCarCarCar">
    <w:name w:val="Normal Car Car Car"/>
    <w:basedOn w:val="Normal"/>
    <w:rsid w:val="0024595C"/>
    <w:pPr>
      <w:autoSpaceDE w:val="0"/>
      <w:autoSpaceDN w:val="0"/>
    </w:pPr>
    <w:rPr>
      <w:rFonts w:cs="Arial"/>
      <w:szCs w:val="22"/>
    </w:rPr>
  </w:style>
  <w:style w:type="character" w:customStyle="1" w:styleId="NormalCarCarCarCar">
    <w:name w:val="Normal Car Car Car Car"/>
    <w:rsid w:val="0024595C"/>
    <w:rPr>
      <w:rFonts w:ascii="Arial" w:hAnsi="Arial" w:cs="Arial"/>
      <w:sz w:val="22"/>
      <w:szCs w:val="22"/>
      <w:lang w:val="es-CO"/>
    </w:rPr>
  </w:style>
  <w:style w:type="character" w:styleId="Nmerodepgina">
    <w:name w:val="page number"/>
    <w:basedOn w:val="Fuentedeprrafopredeter"/>
    <w:rsid w:val="0024595C"/>
  </w:style>
  <w:style w:type="paragraph" w:customStyle="1" w:styleId="PiedeFotosCarCar1CarCar">
    <w:name w:val="Pie de Fotos Car Car1 Car Car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character" w:customStyle="1" w:styleId="PiedeFotosCarCar1CarCarCar">
    <w:name w:val="Pie de Fotos Car Car1 Car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PiedeFotosCar1CarCar">
    <w:name w:val="Pie de Fotos Car1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RefTablasFigFoto">
    <w:name w:val="Ref  Tablas. Fig. Foto"/>
    <w:rsid w:val="0024595C"/>
    <w:rPr>
      <w:rFonts w:ascii="Arial" w:hAnsi="Arial" w:cs="Arial"/>
      <w:b/>
      <w:bCs/>
      <w:smallCaps/>
      <w:color w:val="auto"/>
      <w:sz w:val="20"/>
      <w:szCs w:val="20"/>
    </w:rPr>
  </w:style>
  <w:style w:type="paragraph" w:customStyle="1" w:styleId="Sangradet">
    <w:name w:val="Sangría de t"/>
    <w:aliases w:val="independiente"/>
    <w:basedOn w:val="Normal"/>
    <w:rsid w:val="0024595C"/>
    <w:pPr>
      <w:widowControl w:val="0"/>
      <w:autoSpaceDE w:val="0"/>
      <w:autoSpaceDN w:val="0"/>
    </w:pPr>
    <w:rPr>
      <w:rFonts w:cs="Arial"/>
      <w:szCs w:val="22"/>
    </w:rPr>
  </w:style>
  <w:style w:type="paragraph" w:customStyle="1" w:styleId="Sangradetindependiente">
    <w:name w:val="SangrÌa de t. independiente"/>
    <w:basedOn w:val="Normal"/>
    <w:rsid w:val="0024595C"/>
    <w:pPr>
      <w:tabs>
        <w:tab w:val="left" w:pos="-720"/>
      </w:tabs>
      <w:autoSpaceDE w:val="0"/>
      <w:autoSpaceDN w:val="0"/>
    </w:pPr>
    <w:rPr>
      <w:rFonts w:cs="Arial"/>
      <w:szCs w:val="22"/>
    </w:rPr>
  </w:style>
  <w:style w:type="paragraph" w:styleId="Subttulo">
    <w:name w:val="Subtitle"/>
    <w:basedOn w:val="Normal"/>
    <w:link w:val="SubttuloCar"/>
    <w:qFormat/>
    <w:rsid w:val="0024595C"/>
    <w:pPr>
      <w:widowControl w:val="0"/>
      <w:autoSpaceDE w:val="0"/>
      <w:autoSpaceDN w:val="0"/>
      <w:jc w:val="center"/>
    </w:pPr>
    <w:rPr>
      <w:rFonts w:cs="Arial"/>
      <w:b/>
      <w:bCs/>
      <w:sz w:val="26"/>
      <w:szCs w:val="26"/>
      <w:lang w:val="es-ES"/>
    </w:rPr>
  </w:style>
  <w:style w:type="character" w:customStyle="1" w:styleId="SubttuloCar">
    <w:name w:val="Subtítulo Car"/>
    <w:link w:val="Subttulo"/>
    <w:rsid w:val="0024595C"/>
    <w:rPr>
      <w:rFonts w:ascii="Arial" w:hAnsi="Arial" w:cs="Arial"/>
      <w:b/>
      <w:bCs/>
      <w:sz w:val="26"/>
      <w:szCs w:val="26"/>
    </w:rPr>
  </w:style>
  <w:style w:type="paragraph" w:customStyle="1" w:styleId="Tabla">
    <w:name w:val="Tabla"/>
    <w:basedOn w:val="Normal"/>
    <w:rsid w:val="0024595C"/>
    <w:pPr>
      <w:autoSpaceDE w:val="0"/>
      <w:autoSpaceDN w:val="0"/>
      <w:spacing w:before="40" w:after="40"/>
      <w:jc w:val="center"/>
    </w:pPr>
    <w:rPr>
      <w:rFonts w:cs="Arial"/>
      <w:sz w:val="16"/>
      <w:szCs w:val="16"/>
      <w:lang w:val="es-ES"/>
    </w:rPr>
  </w:style>
  <w:style w:type="paragraph" w:styleId="Textodebloque">
    <w:name w:val="Block Text"/>
    <w:basedOn w:val="Normal"/>
    <w:rsid w:val="0024595C"/>
    <w:pPr>
      <w:autoSpaceDE w:val="0"/>
      <w:autoSpaceDN w:val="0"/>
      <w:ind w:left="567" w:right="620"/>
    </w:pPr>
    <w:rPr>
      <w:rFonts w:cs="Arial"/>
      <w:i/>
      <w:iCs/>
      <w:sz w:val="14"/>
      <w:szCs w:val="14"/>
    </w:rPr>
  </w:style>
  <w:style w:type="character" w:customStyle="1" w:styleId="TextonotaalfinalCar">
    <w:name w:val="Texto nota al final Car"/>
    <w:link w:val="Textonotaalfinal"/>
    <w:semiHidden/>
    <w:rsid w:val="0024595C"/>
    <w:rPr>
      <w:rFonts w:ascii="Palatino" w:hAnsi="Palatino" w:cs="Palatino"/>
      <w:lang w:val="es-CO"/>
    </w:rPr>
  </w:style>
  <w:style w:type="paragraph" w:styleId="Textonotaalfinal">
    <w:name w:val="endnote text"/>
    <w:basedOn w:val="Normal"/>
    <w:link w:val="TextonotaalfinalCar"/>
    <w:semiHidden/>
    <w:rsid w:val="0024595C"/>
    <w:pPr>
      <w:autoSpaceDE w:val="0"/>
      <w:autoSpaceDN w:val="0"/>
    </w:pPr>
    <w:rPr>
      <w:rFonts w:ascii="Palatino" w:hAnsi="Palatino" w:cs="Palatino"/>
    </w:rPr>
  </w:style>
  <w:style w:type="paragraph" w:styleId="Textosinformato">
    <w:name w:val="Plain Text"/>
    <w:basedOn w:val="Normal"/>
    <w:link w:val="TextosinformatoCar"/>
    <w:rsid w:val="0024595C"/>
    <w:pPr>
      <w:autoSpaceDE w:val="0"/>
      <w:autoSpaceDN w:val="0"/>
    </w:pPr>
    <w:rPr>
      <w:rFonts w:ascii="Courier New" w:hAnsi="Courier New" w:cs="Courier New"/>
      <w:lang w:val="es-ES"/>
    </w:rPr>
  </w:style>
  <w:style w:type="character" w:customStyle="1" w:styleId="TextosinformatoCar">
    <w:name w:val="Texto sin formato Car"/>
    <w:link w:val="Textosinformato"/>
    <w:rsid w:val="0024595C"/>
    <w:rPr>
      <w:rFonts w:ascii="Courier New" w:hAnsi="Courier New" w:cs="Courier New"/>
    </w:rPr>
  </w:style>
  <w:style w:type="paragraph" w:styleId="Ttulo">
    <w:name w:val="Title"/>
    <w:basedOn w:val="Normal"/>
    <w:link w:val="TtuloCar"/>
    <w:qFormat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 w:val="30"/>
      <w:szCs w:val="30"/>
    </w:rPr>
  </w:style>
  <w:style w:type="character" w:customStyle="1" w:styleId="TtuloCar">
    <w:name w:val="Título Car"/>
    <w:link w:val="Ttulo"/>
    <w:rsid w:val="0024595C"/>
    <w:rPr>
      <w:rFonts w:ascii="Arial Negrita" w:hAnsi="Arial Negrita" w:cs="Arial Negrita"/>
      <w:b/>
      <w:bCs/>
      <w:smallCaps/>
      <w:sz w:val="30"/>
      <w:szCs w:val="30"/>
      <w:lang w:val="es-CO"/>
    </w:rPr>
  </w:style>
  <w:style w:type="character" w:customStyle="1" w:styleId="Titulo3Car">
    <w:name w:val="Titulo 3 Car"/>
    <w:rsid w:val="0024595C"/>
    <w:rPr>
      <w:rFonts w:ascii="Arial" w:hAnsi="Arial" w:cs="Arial"/>
      <w:b/>
      <w:bCs/>
      <w:smallCaps/>
      <w:sz w:val="22"/>
      <w:szCs w:val="22"/>
      <w:u w:val="single"/>
      <w:lang w:val="es-CO"/>
    </w:rPr>
  </w:style>
  <w:style w:type="character" w:customStyle="1" w:styleId="Ttulo5CarCar">
    <w:name w:val="Título 5 Car Car"/>
    <w:rsid w:val="0024595C"/>
    <w:rPr>
      <w:rFonts w:ascii="Arial Negrita" w:hAnsi="Arial Negrita" w:cs="Arial Negrita"/>
      <w:b/>
      <w:bCs/>
      <w:smallCaps/>
      <w:sz w:val="22"/>
      <w:szCs w:val="22"/>
      <w:lang w:val="es-CO"/>
    </w:rPr>
  </w:style>
  <w:style w:type="paragraph" w:customStyle="1" w:styleId="Titulo6TablasyFigurasCar">
    <w:name w:val="Titulo 6 Tablas y Figuras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">
    <w:name w:val="Titulo 6 Tablas y Figuras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CarCar">
    <w:name w:val="Titulo 6 Tablas y Figuras Car Car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character" w:customStyle="1" w:styleId="Titulo6TablasyFigurasCarCarCarCarCar">
    <w:name w:val="Titulo 6 Tablas y Figuras Car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itulo6TablasyFigurasCarCar1">
    <w:name w:val="Titulo 6 Tablas y Figuras Car Car1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tulo7CarCar">
    <w:name w:val="Título 7 Car Car"/>
    <w:aliases w:val="Título 7 Car1 Car Car"/>
    <w:rsid w:val="0024595C"/>
    <w:rPr>
      <w:rFonts w:ascii="Arial Negrita" w:hAnsi="Arial Negrita" w:cs="Arial Negrita"/>
      <w:b/>
      <w:bCs/>
      <w:smallCaps/>
      <w:lang w:val="es-CO"/>
    </w:rPr>
  </w:style>
  <w:style w:type="character" w:customStyle="1" w:styleId="Titulo7ReferenciasCarCarCarCar">
    <w:name w:val="Titulo 7 Referencias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paragraph" w:customStyle="1" w:styleId="Titulo7ReferenciasCarCarCarCar1CarCar">
    <w:name w:val="Titulo 7 Referencias Car Car Car Car1 Car Car"/>
    <w:basedOn w:val="Normal"/>
    <w:next w:val="Normal"/>
    <w:rsid w:val="0024595C"/>
    <w:pPr>
      <w:autoSpaceDE w:val="0"/>
      <w:autoSpaceDN w:val="0"/>
      <w:outlineLvl w:val="6"/>
    </w:pPr>
    <w:rPr>
      <w:rFonts w:ascii="Arial Negrita" w:hAnsi="Arial Negrita" w:cs="Arial Negrita"/>
      <w:b/>
      <w:bCs/>
      <w:smallCaps/>
      <w:noProof/>
      <w:lang w:val="en-US"/>
    </w:rPr>
  </w:style>
  <w:style w:type="character" w:customStyle="1" w:styleId="Titulo7ReferenciasCarCarCarCar1CarCarCar">
    <w:name w:val="Titulo 7 Referencias Car Car Car Car1 Car Car Car"/>
    <w:rsid w:val="0024595C"/>
    <w:rPr>
      <w:rFonts w:ascii="Arial Negrita" w:hAnsi="Arial Negrita" w:cs="Arial Negrita"/>
      <w:b/>
      <w:bCs/>
      <w:smallCaps/>
      <w:noProof/>
    </w:rPr>
  </w:style>
  <w:style w:type="character" w:customStyle="1" w:styleId="grey">
    <w:name w:val="grey"/>
    <w:basedOn w:val="Fuentedeprrafopredeter"/>
    <w:rsid w:val="0024595C"/>
  </w:style>
  <w:style w:type="paragraph" w:styleId="NormalWeb">
    <w:name w:val="Normal (Web)"/>
    <w:basedOn w:val="Normal"/>
    <w:uiPriority w:val="99"/>
    <w:semiHidden/>
    <w:unhideWhenUsed/>
    <w:rsid w:val="00B63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09519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9519D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rsid w:val="00024312"/>
    <w:pPr>
      <w:spacing w:before="40" w:after="40"/>
    </w:pPr>
    <w:rPr>
      <w:rFonts w:cs="Arial"/>
      <w:szCs w:val="24"/>
      <w:lang w:val="es-ES"/>
    </w:rPr>
  </w:style>
  <w:style w:type="paragraph" w:customStyle="1" w:styleId="xl54">
    <w:name w:val="xl54"/>
    <w:basedOn w:val="Normal"/>
    <w:rsid w:val="005A476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ouvenir Lt BT" w:hAnsi="Souvenir Lt BT"/>
      <w:b/>
      <w:bCs/>
      <w:sz w:val="24"/>
      <w:szCs w:val="24"/>
      <w:lang w:val="es-ES"/>
    </w:rPr>
  </w:style>
  <w:style w:type="paragraph" w:customStyle="1" w:styleId="CPANormal">
    <w:name w:val="CPA Normal"/>
    <w:basedOn w:val="Normal"/>
    <w:autoRedefine/>
    <w:rsid w:val="005A4766"/>
    <w:rPr>
      <w:rFonts w:ascii="Square721 Cn BT" w:hAnsi="Square721 Cn BT" w:cs="Arial"/>
      <w:bCs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EE5DDC"/>
    <w:rPr>
      <w:rFonts w:ascii="Arial" w:hAnsi="Arial"/>
      <w:b/>
    </w:rPr>
  </w:style>
  <w:style w:type="character" w:customStyle="1" w:styleId="apple-style-span">
    <w:name w:val="apple-style-span"/>
    <w:basedOn w:val="Fuentedeprrafopredeter"/>
    <w:rsid w:val="00644CAD"/>
  </w:style>
  <w:style w:type="character" w:customStyle="1" w:styleId="apple-converted-space">
    <w:name w:val="apple-converted-space"/>
    <w:basedOn w:val="Fuentedeprrafopredeter"/>
    <w:rsid w:val="00644CAD"/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rsid w:val="00471353"/>
    <w:rPr>
      <w:rFonts w:ascii="Arial" w:hAnsi="Arial"/>
      <w:sz w:val="18"/>
    </w:rPr>
  </w:style>
  <w:style w:type="character" w:customStyle="1" w:styleId="ecxapple-style-span">
    <w:name w:val="ecxapple-style-span"/>
    <w:basedOn w:val="Fuentedeprrafopredeter"/>
    <w:rsid w:val="00BC015F"/>
  </w:style>
  <w:style w:type="paragraph" w:customStyle="1" w:styleId="TABLASS">
    <w:name w:val="TABLASS"/>
    <w:basedOn w:val="Normal"/>
    <w:qFormat/>
    <w:rsid w:val="005E33D1"/>
    <w:pPr>
      <w:numPr>
        <w:numId w:val="30"/>
      </w:numPr>
      <w:ind w:left="0" w:firstLine="0"/>
      <w:jc w:val="center"/>
    </w:pPr>
    <w:rPr>
      <w:b/>
      <w:sz w:val="18"/>
    </w:rPr>
  </w:style>
  <w:style w:type="paragraph" w:customStyle="1" w:styleId="FIGURASS">
    <w:name w:val="FIGURASS"/>
    <w:basedOn w:val="Encabezado"/>
    <w:qFormat/>
    <w:rsid w:val="005E33D1"/>
    <w:pPr>
      <w:numPr>
        <w:numId w:val="44"/>
      </w:numPr>
      <w:jc w:val="center"/>
    </w:pPr>
    <w:rPr>
      <w:rFonts w:cs="Arial"/>
      <w:b/>
      <w:noProof/>
      <w:sz w:val="18"/>
      <w:lang w:eastAsia="es-CO"/>
    </w:rPr>
  </w:style>
  <w:style w:type="paragraph" w:customStyle="1" w:styleId="TITULO">
    <w:name w:val="TITULO"/>
    <w:basedOn w:val="Normal"/>
    <w:rsid w:val="00857326"/>
    <w:pPr>
      <w:snapToGrid w:val="0"/>
      <w:jc w:val="center"/>
    </w:pPr>
    <w:rPr>
      <w:rFonts w:ascii="Times" w:hAnsi="Times"/>
      <w:b/>
      <w:sz w:val="28"/>
      <w:lang w:eastAsia="en-US"/>
    </w:rPr>
  </w:style>
  <w:style w:type="paragraph" w:customStyle="1" w:styleId="ecxmsonormal">
    <w:name w:val="ecxmsonormal"/>
    <w:basedOn w:val="Normal"/>
    <w:rsid w:val="007B232E"/>
    <w:pPr>
      <w:spacing w:after="324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Encabezado2">
    <w:name w:val="Encabezado 2"/>
    <w:basedOn w:val="Encabezado"/>
    <w:qFormat/>
    <w:rsid w:val="00476327"/>
    <w:pPr>
      <w:spacing w:before="40" w:after="40"/>
      <w:jc w:val="center"/>
    </w:pPr>
    <w:rPr>
      <w:szCs w:val="22"/>
      <w:lang w:val="es-ES"/>
    </w:rPr>
  </w:style>
  <w:style w:type="paragraph" w:customStyle="1" w:styleId="Vieta2">
    <w:name w:val="Viñeta 2"/>
    <w:basedOn w:val="Normal"/>
    <w:link w:val="Vieta2Car"/>
    <w:qFormat/>
    <w:rsid w:val="00476327"/>
    <w:pPr>
      <w:numPr>
        <w:numId w:val="40"/>
      </w:numPr>
      <w:spacing w:before="120" w:after="120"/>
      <w:ind w:left="641" w:hanging="357"/>
    </w:pPr>
    <w:rPr>
      <w:szCs w:val="24"/>
      <w:lang w:val="es-ES"/>
    </w:rPr>
  </w:style>
  <w:style w:type="character" w:customStyle="1" w:styleId="Vieta2Car">
    <w:name w:val="Viñeta 2 Car"/>
    <w:link w:val="Vieta2"/>
    <w:rsid w:val="00476327"/>
    <w:rPr>
      <w:rFonts w:ascii="Arial" w:hAnsi="Arial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24312"/>
    <w:pPr>
      <w:keepLines/>
      <w:widowControl/>
      <w:numPr>
        <w:numId w:val="0"/>
      </w:numPr>
      <w:tabs>
        <w:tab w:val="clear" w:pos="0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Revisin">
    <w:name w:val="Revision"/>
    <w:hidden/>
    <w:uiPriority w:val="99"/>
    <w:semiHidden/>
    <w:rsid w:val="003F2149"/>
    <w:rPr>
      <w:rFonts w:ascii="Arial" w:hAnsi="Arial"/>
      <w:lang w:val="es-CO"/>
    </w:rPr>
  </w:style>
  <w:style w:type="character" w:customStyle="1" w:styleId="PrrafodelistaCar">
    <w:name w:val="Párrafo de lista Car"/>
    <w:aliases w:val="Bolita Car,BOLA Car,List Paragraph Car,Párrafo de lista3 Car,Párrafo de lista21 Car,BOLADEF Car,Párrafo de lista211 Car,Guión Car,Titulo 8 Car,bolita Car"/>
    <w:link w:val="Prrafodelista"/>
    <w:uiPriority w:val="1"/>
    <w:rsid w:val="00FF0ADE"/>
    <w:rPr>
      <w:rFonts w:ascii="Calibri" w:eastAsia="Calibri" w:hAnsi="Calibri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2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7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9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32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6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1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essig\Escritorio\S&#225;bado\PON%207-%20TANQUE%20AMORTIGUADOR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415A5-A952-4038-BB38-96FAD1F94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PON 7- TANQUE AMORTIGUADOR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PGR OAM Anexo A- 10 MEDEVAC</vt:lpstr>
      <vt:lpstr>1</vt:lpstr>
    </vt:vector>
  </TitlesOfParts>
  <Company>PYSESS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PGR OAM Anexo A- 10 MEDEVAC</dc:title>
  <dc:subject>MEDEVAC</dc:subject>
  <dc:creator>Pysess</dc:creator>
  <cp:lastModifiedBy>Nunez Ayala, Leonardo</cp:lastModifiedBy>
  <cp:revision>6</cp:revision>
  <cp:lastPrinted>2011-03-02T17:21:00Z</cp:lastPrinted>
  <dcterms:created xsi:type="dcterms:W3CDTF">2023-03-18T01:35:00Z</dcterms:created>
  <dcterms:modified xsi:type="dcterms:W3CDTF">2023-03-18T02:48:00Z</dcterms:modified>
  <cp:version>1</cp:version>
</cp:coreProperties>
</file>